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5E" w:rsidRDefault="0021645E">
      <w:pPr>
        <w:ind w:firstLine="420"/>
        <w:jc w:val="center"/>
        <w:rPr>
          <w:rFonts w:ascii="宋体" w:hAnsi="宋体"/>
          <w:sz w:val="30"/>
        </w:rPr>
      </w:pPr>
    </w:p>
    <w:p w:rsidR="0021645E" w:rsidRDefault="0021645E">
      <w:pPr>
        <w:ind w:firstLine="420"/>
        <w:jc w:val="center"/>
        <w:rPr>
          <w:rFonts w:ascii="宋体" w:hAnsi="宋体"/>
          <w:sz w:val="30"/>
        </w:rPr>
      </w:pPr>
    </w:p>
    <w:p w:rsidR="0021645E" w:rsidRDefault="009529ED">
      <w:pPr>
        <w:pStyle w:val="3"/>
      </w:pPr>
      <w:bookmarkStart w:id="0" w:name="_Toc426121506"/>
      <w:bookmarkStart w:id="1" w:name="_Toc23601"/>
      <w:bookmarkStart w:id="2" w:name="_Toc17660"/>
      <w:bookmarkStart w:id="3" w:name="_Toc11778693"/>
      <w:bookmarkStart w:id="4" w:name="_Toc232918367"/>
      <w:bookmarkStart w:id="5" w:name="_Toc284232738"/>
      <w:bookmarkStart w:id="6" w:name="_Toc188350985"/>
      <w:bookmarkStart w:id="7" w:name="_Toc174523079"/>
      <w:bookmarkStart w:id="8" w:name="_Toc270684769"/>
      <w:bookmarkStart w:id="9" w:name="_Toc270692144"/>
      <w:bookmarkStart w:id="10" w:name="_Toc270683304"/>
      <w:bookmarkStart w:id="11" w:name="_Toc271208371"/>
      <w:bookmarkStart w:id="12" w:name="_Toc188768919"/>
      <w:bookmarkStart w:id="13" w:name="_Toc271701247"/>
      <w:bookmarkStart w:id="14" w:name="_Toc232918311"/>
      <w:r>
        <w:t>助产记录</w:t>
      </w:r>
      <w:bookmarkEnd w:id="0"/>
      <w:bookmarkEnd w:id="1"/>
      <w:bookmarkEnd w:id="2"/>
      <w:bookmarkEnd w:id="3"/>
    </w:p>
    <w:p w:rsidR="0021645E" w:rsidRDefault="009529ED">
      <w:pPr>
        <w:pStyle w:val="4"/>
      </w:pPr>
      <w:bookmarkStart w:id="15" w:name="_Toc426121508"/>
      <w:r>
        <w:t>待产记录</w:t>
      </w:r>
    </w:p>
    <w:p w:rsidR="0021645E" w:rsidRDefault="009529ED" w:rsidP="00C345E8">
      <w:pPr>
        <w:pStyle w:val="5"/>
      </w:pPr>
      <w:bookmarkStart w:id="16" w:name="_Toc426121507"/>
      <w:r>
        <w:t>待产记录基本信息（TB_EMR_DCJL）</w:t>
      </w:r>
      <w:bookmarkEnd w:id="16"/>
      <w:r w:rsidR="00C345E8" w:rsidRPr="008D128A">
        <w:rPr>
          <w:rFonts w:hint="eastAsia"/>
          <w:color w:val="FF0000"/>
        </w:rPr>
        <w:t>备注</w:t>
      </w:r>
      <w:r w:rsidR="00935FDC" w:rsidRPr="008D128A">
        <w:rPr>
          <w:rFonts w:hint="eastAsia"/>
          <w:color w:val="FF0000"/>
        </w:rPr>
        <w:t>--</w:t>
      </w:r>
      <w:r w:rsidR="00C345E8" w:rsidRPr="008D128A">
        <w:rPr>
          <w:rFonts w:hint="eastAsia"/>
          <w:color w:val="FF0000"/>
        </w:rPr>
        <w:t>可</w:t>
      </w:r>
      <w:r w:rsidR="00935FDC" w:rsidRPr="008D128A">
        <w:rPr>
          <w:rFonts w:hint="eastAsia"/>
          <w:color w:val="FF0000"/>
        </w:rPr>
        <w:t>对应产科首次护理记录</w:t>
      </w:r>
      <w:r w:rsidR="00C345E8" w:rsidRPr="008D128A">
        <w:rPr>
          <w:rFonts w:hint="eastAsia"/>
          <w:color w:val="FF0000"/>
        </w:rPr>
        <w:t>取出相应数据集</w:t>
      </w:r>
      <w:r w:rsidR="00DF0F60">
        <w:rPr>
          <w:rFonts w:hint="eastAsia"/>
          <w:color w:val="FF0000"/>
        </w:rPr>
        <w:t>(SQL语句)</w:t>
      </w:r>
      <w:r w:rsidR="00C345E8" w:rsidRPr="008D128A">
        <w:rPr>
          <w:rFonts w:hint="eastAsia"/>
          <w:color w:val="FF0000"/>
        </w:rPr>
        <w:t>,必要时另行开发相应的表单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1237"/>
        <w:gridCol w:w="1083"/>
        <w:gridCol w:w="772"/>
        <w:gridCol w:w="772"/>
        <w:gridCol w:w="2939"/>
      </w:tblGrid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待产记录流水号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DCJLLSH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住院就诊流水号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ZYJZLSH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患者每次住院的院内唯一标识号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产妇姓名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CFXM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年龄（岁）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NLS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患者年龄满1周岁的实足年龄，为患者出生后按照日历计算的历法年龄，以实足年龄的相应整数填写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科室名称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KSMC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KSBM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DE08.10.054.00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病区名称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BQMC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病房号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BFH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病床号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BCH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主治医师工号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ZZYSGH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主治医师姓名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ZZYSXM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DE06.00.197.00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待产日期时间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DCRQSJ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产妇进入产房时的公元纪年日期和时间的完整描述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DE04.01.108.00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孕次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DE02.10.002.00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产次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DE02.10.051.00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末次月经日期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MCYJRQ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DE06.00.261.00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受孕形式代码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SYXSDM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1、自然；2、人工；9、其他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DE05.10.098.00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预产期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YCQ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DE04.10.013.00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产前检査标志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CQJBZ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DE05.10.161.00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产前检查异常情</w:t>
            </w:r>
            <w:r>
              <w:rPr>
                <w:rFonts w:ascii="宋体" w:hAnsi="宋体"/>
                <w:szCs w:val="21"/>
              </w:rPr>
              <w:lastRenderedPageBreak/>
              <w:t>况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t>CQJCYCQK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DE04.10.188.00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孕前体重（kg)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YQTZ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6，2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DE04.10.167.00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身高(cm)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SG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5，1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DE04.10.188.00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分娩前体重(kg)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FMQTZ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6，2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DE05.10.070.00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此次妊娠特殊情况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CCRSTSQK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DE02.10.099.00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既往史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JWS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DE02.10.061.00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手术史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DE02.10.098.00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既往孕产史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JWYCS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DE04.10.052.00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腹围(cm)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FW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5,1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DE04.10.019.00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估计胎儿体重（g）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GJTETZ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DE05.10.135.00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头位难产情况的评估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TWNCQKDPG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DE04.50.139.00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检查方式代码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JCFSDM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1、阴道检査2、肛门检查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DE05.10.014.00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处置计划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CZJH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DE05.10.014.00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计划选取的分娩方式代码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JHXQDFMFSDM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见说明（1），CV02.10.003分娩方式代码表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DE02.10.011.00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体格检查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TGJC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密级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见患者信息表说明（9）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编码。0：正常、1：撤销；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Default="009529ED">
      <w:pPr>
        <w:rPr>
          <w:rFonts w:ascii="宋体" w:hAnsi="宋体"/>
        </w:rPr>
      </w:pPr>
      <w:r>
        <w:rPr>
          <w:rFonts w:ascii="宋体" w:hAnsi="宋体"/>
        </w:rPr>
        <w:t>说明：</w:t>
      </w:r>
    </w:p>
    <w:p w:rsidR="0021645E" w:rsidRDefault="009529ED">
      <w:pPr>
        <w:rPr>
          <w:rFonts w:ascii="宋体" w:hAnsi="宋体"/>
        </w:rPr>
      </w:pPr>
      <w:r>
        <w:rPr>
          <w:rFonts w:ascii="宋体" w:hAnsi="宋体"/>
        </w:rPr>
        <w:t>（1）</w:t>
      </w:r>
    </w:p>
    <w:p w:rsidR="0021645E" w:rsidRDefault="009529ED">
      <w:pPr>
        <w:rPr>
          <w:rFonts w:ascii="宋体" w:hAnsi="宋体"/>
        </w:rPr>
      </w:pPr>
      <w:r>
        <w:rPr>
          <w:rFonts w:ascii="宋体" w:hAnsi="宋体"/>
        </w:rPr>
        <w:t>分娩方式代码表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48"/>
        <w:gridCol w:w="4148"/>
      </w:tblGrid>
      <w:tr w:rsidR="0021645E"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值</w:t>
            </w:r>
          </w:p>
        </w:tc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值含义</w:t>
            </w:r>
          </w:p>
        </w:tc>
      </w:tr>
      <w:tr w:rsidR="0021645E"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阴道自然分娩</w:t>
            </w:r>
          </w:p>
        </w:tc>
      </w:tr>
      <w:tr w:rsidR="0021645E"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11</w:t>
            </w:r>
          </w:p>
        </w:tc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会阴切开</w:t>
            </w:r>
          </w:p>
        </w:tc>
      </w:tr>
      <w:tr w:rsidR="0021645E"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会阴未切</w:t>
            </w:r>
          </w:p>
        </w:tc>
      </w:tr>
      <w:tr w:rsidR="0021645E"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阴道手术助产</w:t>
            </w:r>
          </w:p>
        </w:tc>
      </w:tr>
      <w:tr w:rsidR="0021645E"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21</w:t>
            </w:r>
          </w:p>
        </w:tc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产钳助产</w:t>
            </w:r>
          </w:p>
        </w:tc>
      </w:tr>
      <w:tr w:rsidR="0021645E"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22</w:t>
            </w:r>
          </w:p>
        </w:tc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臀位助产</w:t>
            </w:r>
          </w:p>
        </w:tc>
      </w:tr>
      <w:tr w:rsidR="0021645E"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23</w:t>
            </w:r>
          </w:p>
        </w:tc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胎头吸引</w:t>
            </w:r>
          </w:p>
        </w:tc>
      </w:tr>
      <w:tr w:rsidR="0021645E"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剖宫产</w:t>
            </w:r>
          </w:p>
        </w:tc>
      </w:tr>
      <w:tr w:rsidR="0021645E"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31</w:t>
            </w:r>
          </w:p>
        </w:tc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子宫下段横切口剖宫产</w:t>
            </w:r>
          </w:p>
        </w:tc>
      </w:tr>
      <w:tr w:rsidR="0021645E"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32</w:t>
            </w:r>
          </w:p>
        </w:tc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子宫体剖宫产</w:t>
            </w:r>
          </w:p>
        </w:tc>
      </w:tr>
      <w:tr w:rsidR="0021645E"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33</w:t>
            </w:r>
          </w:p>
        </w:tc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腹膜外剖宫产</w:t>
            </w:r>
          </w:p>
        </w:tc>
      </w:tr>
      <w:tr w:rsidR="0021645E"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4148" w:type="dxa"/>
            <w:shd w:val="clear" w:color="auto" w:fill="auto"/>
          </w:tcPr>
          <w:p w:rsidR="0021645E" w:rsidRDefault="009529E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9 其他</w:t>
            </w:r>
          </w:p>
        </w:tc>
      </w:tr>
    </w:tbl>
    <w:p w:rsidR="0021645E" w:rsidRPr="00BC79DD" w:rsidRDefault="009529ED">
      <w:pPr>
        <w:pStyle w:val="5"/>
        <w:rPr>
          <w:color w:val="FF0000"/>
        </w:rPr>
      </w:pPr>
      <w:r>
        <w:t>产程经过记录（TB_EMR_CCJG）</w:t>
      </w:r>
      <w:r w:rsidR="008D128A" w:rsidRPr="00BC79DD">
        <w:rPr>
          <w:rFonts w:hint="eastAsia"/>
          <w:color w:val="FF0000"/>
        </w:rPr>
        <w:t>备注</w:t>
      </w:r>
      <w:r w:rsidR="008F6DEE" w:rsidRPr="00BC79DD">
        <w:rPr>
          <w:rFonts w:hint="eastAsia"/>
          <w:color w:val="FF0000"/>
        </w:rPr>
        <w:t>--对应产前护理记录</w:t>
      </w:r>
      <w:r w:rsidR="008D128A" w:rsidRPr="00BC79DD">
        <w:rPr>
          <w:rFonts w:hint="eastAsia"/>
          <w:color w:val="FF0000"/>
        </w:rPr>
        <w:t>取出数据集</w:t>
      </w:r>
      <w:r w:rsidR="008F336B">
        <w:rPr>
          <w:rFonts w:hint="eastAsia"/>
          <w:color w:val="FF0000"/>
        </w:rPr>
        <w:t>(SQL语句)</w:t>
      </w:r>
      <w:r w:rsidR="008D128A" w:rsidRPr="00BC79DD">
        <w:rPr>
          <w:rFonts w:hint="eastAsia"/>
          <w:color w:val="FF0000"/>
        </w:rPr>
        <w:t>，必要时另行开发相应的表单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1237"/>
        <w:gridCol w:w="1083"/>
        <w:gridCol w:w="772"/>
        <w:gridCol w:w="772"/>
        <w:gridCol w:w="2939"/>
      </w:tblGrid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产程经过记录流水号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CCJGJLLSH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待产记录流水号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DCJLLSH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用于与产前检查记录关联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产妇姓名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CFXM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DE04.10.174.00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收缩压（mmHg)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DE04.10.176.00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舒张压（mmHg)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SZY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DE04.10.186.00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体温（℃）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TW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4，1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DE04.10.118.00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脉率(次/min)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DE04.10.082.00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呼吸频率(次/min)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HXPLC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DE04.10.067.00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宫底高度(cm)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GDGD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4,1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DE04.10.183.00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胎心率(次/min)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TXLC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DE05.01.044.00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胎方位代码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TFWDM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CV05.01.007胎方位代码表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DE05.10.135.00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头位难产情况的评估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TWNCQKDPG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DE04.10.247.00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出口横径（cm）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CKHJ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4，1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DE04.10.175.00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骶耻外径(cm)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DCWJ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4，1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坐骨结节间径(cm)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ZGJJJJ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4，1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DE04.10.245.00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宫缩情况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GSQK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DE04.10.248.00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宫颈情况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GJQK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DE04.10.265.00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宫口情况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GKQK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DE05.10.155.00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胎膜情况代码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TMQKDM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1、已破；2、未破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DE04.10.256.00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破膜方式代码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PMFSDM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1、自然2、人工3、可疑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DE04.10.262.00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先露位置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XLWZ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DE04.30.062.00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羊水情况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YSQK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DE04.10.257.00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膀胱充盈标志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BCYBZ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DE04.01.123.00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肠胀气标志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CZQBZ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DE04.50.139.00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检查方式代码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JCFSDM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1、阴道检查2、肛门检查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DE05.10.014.00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处置</w:t>
            </w:r>
            <w:r>
              <w:rPr>
                <w:rFonts w:ascii="宋体" w:hAnsi="宋体" w:hint="eastAsia"/>
                <w:szCs w:val="21"/>
              </w:rPr>
              <w:t>计划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CZJH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产程记录日期时间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CCJLRQSJ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DE06.00.190.00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产程经过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CCJG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产程检查者姓名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CCJCZQM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产程检查者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CCJCZ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记录人姓名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JLRYQM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记录人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JLRY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编码。0：正常、1：撤销；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Default="009529ED">
      <w:pPr>
        <w:pStyle w:val="4"/>
      </w:pPr>
      <w:r>
        <w:t>阴道分娩记录</w:t>
      </w:r>
      <w:bookmarkEnd w:id="15"/>
    </w:p>
    <w:p w:rsidR="0021645E" w:rsidRPr="00BE76C0" w:rsidRDefault="009529ED">
      <w:pPr>
        <w:pStyle w:val="5"/>
        <w:rPr>
          <w:color w:val="FF0000"/>
        </w:rPr>
      </w:pPr>
      <w:r>
        <w:t>阴道分娩记录（TB_EMR_YDFMJL）</w:t>
      </w:r>
      <w:r w:rsidR="009361C1">
        <w:rPr>
          <w:rFonts w:hint="eastAsia"/>
        </w:rPr>
        <w:t>备注</w:t>
      </w:r>
      <w:r w:rsidR="00D81528">
        <w:rPr>
          <w:rFonts w:hint="eastAsia"/>
        </w:rPr>
        <w:t>--</w:t>
      </w:r>
      <w:r w:rsidR="00931FA8" w:rsidRPr="00BE76C0">
        <w:rPr>
          <w:rFonts w:hint="eastAsia"/>
          <w:color w:val="FF0000"/>
        </w:rPr>
        <w:t>可</w:t>
      </w:r>
      <w:r w:rsidR="00D81528" w:rsidRPr="00BE76C0">
        <w:rPr>
          <w:rFonts w:hint="eastAsia"/>
          <w:color w:val="FF0000"/>
        </w:rPr>
        <w:t>对应</w:t>
      </w:r>
      <w:r w:rsidR="00D81528" w:rsidRPr="00BE76C0">
        <w:rPr>
          <w:color w:val="FF0000"/>
        </w:rPr>
        <w:t>分娩记录</w:t>
      </w:r>
      <w:r w:rsidR="00931FA8" w:rsidRPr="00BE76C0">
        <w:rPr>
          <w:rFonts w:hint="eastAsia"/>
          <w:color w:val="FF0000"/>
        </w:rPr>
        <w:t>取出数据集</w:t>
      </w:r>
      <w:r w:rsidR="003137D9">
        <w:rPr>
          <w:rFonts w:hint="eastAsia"/>
          <w:color w:val="FF0000"/>
        </w:rPr>
        <w:t>(SQL语句)</w:t>
      </w:r>
      <w:r w:rsidR="00931FA8" w:rsidRPr="00BE76C0">
        <w:rPr>
          <w:rFonts w:hint="eastAsia"/>
          <w:color w:val="FF0000"/>
        </w:rPr>
        <w:t>，必要时另行开发相应的表单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1237"/>
        <w:gridCol w:w="1083"/>
        <w:gridCol w:w="772"/>
        <w:gridCol w:w="773"/>
        <w:gridCol w:w="2938"/>
      </w:tblGrid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3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73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阴道分娩记录流水号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YDFMJLLSH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8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8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住院就诊流水号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ZYJZLSH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8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患者每次住院的院内唯一标识号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8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413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产妇姓名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CFXM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年龄（岁）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NLS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患者年龄满1周岁的实足年龄，为患者出生后按照日历计算的历法年龄，以实足年龄的相应整数填写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科室名称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KSMC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KSBM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DE08.10.054.00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病区名称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BQMC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病房号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BFH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病床号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BCH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DE04.01.108.00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孕次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DE02.10.002.00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产次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DE02.10.051.00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末次月经日期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MCYJYQ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DE05.10.098.00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预产期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YCQ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DE06.00.224.00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临产日期时间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LCRQSJ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DE05.10.109.00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入院诊断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R</w:t>
            </w:r>
            <w:r>
              <w:rPr>
                <w:rFonts w:ascii="宋体" w:hAnsi="宋体"/>
                <w:color w:val="000000" w:themeColor="text1"/>
                <w:szCs w:val="21"/>
              </w:rPr>
              <w:t>YZD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入院分娩前诊断的详细描述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宫缩开始日期时间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GSKSRQSJ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DE05.10.154.00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胎膜破裂日期时间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TMPLQSJ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DE04.30.058.00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前羊水性状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QYSXZ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DE04.30.057.00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前羊水量(mL)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QYSSJX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DE06.00.021.00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第1产程时长（min)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DYCCSC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DE04.10.250.00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宫口开全日期时间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GKKQRQSJ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DE06.00.019.00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第2产程时长（min)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DECCSC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DE06.00.020.00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第3产程时长（min)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DSCCSC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DE04.10.236.00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总产程时长（min)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ZCCSC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DE05.01.044.00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胎方位代码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TFWDM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CV05.01.007胎方位代码表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DE06.00.311.00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阴道助产标志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YDZCBZ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DE06.00.312.00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阴道助产方式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YDZCFS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DE04.30.063.00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羊水性状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YSXZ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DE04.30.061.00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羊水量(mL)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YSL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DE06.00.273.00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胎盘娩出日期时间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TPMCQSJ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DE05.10.157.00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胎盘娩出情况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TPMCQK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DE05.10.156.00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胎膜完整情况标志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TMWZQKBZ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DE04.30.059.00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绕颈身（周）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RJSZ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DE04.30.055.00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脐带长度（cm)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QDCD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DE04.10.145.00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脐带检查异常标志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QDJCYCBZ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0否；1是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DE05.10.145.00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脐带异常情况描述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QDYCQKMS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DE08.50.022.00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产时用药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CSYY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多项时用”;”号隔开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DE06.00.295.00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预防措施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YFCS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DE05.10.165.00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产妇会阴切开标志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CFHYQKBZ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DE04.10.252.00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会阴切开位置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HYQKWZ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DE06.00.011.00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产妇会阴缝合针数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CFHYFHZS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DE05.01.003.00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会阴裂伤情况代码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HYLSQKDM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CV05.01.010会阴裂伤情况代码表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会阴血肿标志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HYXZBZ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DE04.10.254.00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会阴血肿大小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HYXZDX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DE06.00.213.00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会阴血肿处理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HYXZCL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DE06.00.073.00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麻醉方法代码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MZFFDM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CV06.00.103麻醉方法代码表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麻醉药物代码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MZYWDM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有多个时”;”间隔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DE08.50.022.00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麻醉药物名称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MZYWMC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256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有多个时”;”间隔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DE05.10.163.00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阴道裂伤标志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YDLSB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DE05.10.164.00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阴道血肿标志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YDXZBZ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DE04.10.254.00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阴道血肿大小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YDXZDX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DE06.00.213.00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阴道血肿处理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YDXZCL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DE04.10.249.00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宫颈裂伤标志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GJLSBZ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DE06.00.200.00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宫颈缝合情况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GJFHQK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DE04.10.240.00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肛查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DE08.50.022.00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产后用药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CHYY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bookmarkStart w:id="17" w:name="OLE_LINK39"/>
            <w:bookmarkStart w:id="18" w:name="OLE_LINK40"/>
            <w:r>
              <w:rPr>
                <w:rFonts w:ascii="宋体" w:hAnsi="宋体"/>
                <w:szCs w:val="21"/>
              </w:rPr>
              <w:t>多项时用”;”号隔开</w:t>
            </w:r>
            <w:bookmarkEnd w:id="17"/>
            <w:bookmarkEnd w:id="18"/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DE06.00.182.00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分娩过程特殊情况描述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FMGCTSQKMS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DE04.10.245.00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宫缩情况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GSQK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会阴情况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HYQK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DE04.10.233.00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子宫情况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ZGQK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DE04.10.025.00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恶露状况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ELZK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DE06.00.284.00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修补手术过程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XBSSGC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DE04.50.138.00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存脐带血情况标志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CGDXQKBZ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DE05.10.007.00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产后诊断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CHZD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bookmarkStart w:id="19" w:name="OLE_LINK44"/>
            <w:bookmarkStart w:id="20" w:name="OLE_LINK43"/>
            <w:r>
              <w:rPr>
                <w:rFonts w:ascii="宋体" w:hAnsi="宋体"/>
                <w:szCs w:val="21"/>
              </w:rPr>
              <w:t>字符串</w:t>
            </w:r>
            <w:bookmarkEnd w:id="19"/>
            <w:bookmarkEnd w:id="20"/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bookmarkStart w:id="21" w:name="OLE_LINK41"/>
            <w:bookmarkStart w:id="22" w:name="OLE_LINK42"/>
            <w:r>
              <w:rPr>
                <w:rFonts w:ascii="宋体" w:hAnsi="宋体"/>
                <w:szCs w:val="21"/>
              </w:rPr>
              <w:t>”;”</w:t>
            </w:r>
            <w:bookmarkEnd w:id="21"/>
            <w:bookmarkEnd w:id="22"/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DE04.01.117.00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产前症状描述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CQZZMS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DE04.01.117.00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产后症状描述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CHZZMS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DE04.01.117.00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分娩结局代码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FMJJDM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1、活产；2、死胎；3、死产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接生人员姓名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JSRYQM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接生人员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JSRY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助产者姓名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ZCZXM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助产者工号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ZCZGH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助手姓名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ZSXM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助手工号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ZSGH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护婴者姓名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HYZXM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护婴者工号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HYZGH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指导者姓名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ZDZXM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指导者工号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ZDZGH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手术医生姓名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SSYSQM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手术医生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SSYS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儿科医生姓名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EKYSQM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儿科医生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EKYS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记录人姓名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JLRYQM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记录人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JLRY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密级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见患者信息表说明（9）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编码。0：正常、1：撤销；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8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Default="009529ED">
      <w:pPr>
        <w:rPr>
          <w:rFonts w:ascii="宋体" w:hAnsi="宋体"/>
        </w:rPr>
      </w:pPr>
      <w:r>
        <w:rPr>
          <w:rFonts w:ascii="宋体" w:hAnsi="宋体"/>
        </w:rPr>
        <w:t>说明：</w:t>
      </w:r>
    </w:p>
    <w:p w:rsidR="0021645E" w:rsidRDefault="009529ED" w:rsidP="00BE2714">
      <w:pPr>
        <w:numPr>
          <w:ilvl w:val="0"/>
          <w:numId w:val="14"/>
        </w:numPr>
        <w:rPr>
          <w:rFonts w:ascii="宋体" w:hAnsi="宋体"/>
        </w:rPr>
      </w:pPr>
      <w:r>
        <w:rPr>
          <w:rFonts w:ascii="宋体" w:hAnsi="宋体"/>
          <w:szCs w:val="21"/>
        </w:rPr>
        <w:t>CV05.01.010会阴裂伤情况代码表</w:t>
      </w:r>
    </w:p>
    <w:tbl>
      <w:tblPr>
        <w:tblW w:w="84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30"/>
        <w:gridCol w:w="2934"/>
        <w:gridCol w:w="4350"/>
      </w:tblGrid>
      <w:tr w:rsidR="0021645E"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</w:t>
            </w:r>
          </w:p>
        </w:tc>
        <w:tc>
          <w:tcPr>
            <w:tcW w:w="2934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值含义</w:t>
            </w:r>
          </w:p>
        </w:tc>
        <w:tc>
          <w:tcPr>
            <w:tcW w:w="435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说明</w:t>
            </w:r>
          </w:p>
        </w:tc>
      </w:tr>
      <w:tr w:rsidR="0021645E">
        <w:tc>
          <w:tcPr>
            <w:tcW w:w="1130" w:type="dxa"/>
            <w:tcBorders>
              <w:top w:val="single" w:sz="12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center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无裂伤</w:t>
            </w:r>
          </w:p>
        </w:tc>
        <w:tc>
          <w:tcPr>
            <w:tcW w:w="4350" w:type="dxa"/>
            <w:tcBorders>
              <w:top w:val="single" w:sz="12" w:space="0" w:color="auto"/>
            </w:tcBorders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934" w:type="dxa"/>
            <w:vAlign w:val="center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Ⅰ°裂伤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934" w:type="dxa"/>
            <w:vAlign w:val="center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Ⅱ°裂伤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4</w:t>
            </w:r>
          </w:p>
        </w:tc>
        <w:tc>
          <w:tcPr>
            <w:tcW w:w="2934" w:type="dxa"/>
            <w:vAlign w:val="center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Ⅲ°裂伤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5</w:t>
            </w:r>
          </w:p>
        </w:tc>
        <w:tc>
          <w:tcPr>
            <w:tcW w:w="2934" w:type="dxa"/>
            <w:vAlign w:val="center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会阴切开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</w:tbl>
    <w:p w:rsidR="0021645E" w:rsidRPr="00347452" w:rsidRDefault="009529ED">
      <w:pPr>
        <w:pStyle w:val="5"/>
        <w:rPr>
          <w:color w:val="FF0000"/>
        </w:rPr>
      </w:pPr>
      <w:bookmarkStart w:id="23" w:name="_Toc426121509"/>
      <w:r>
        <w:t>阴道分娩新生儿情况（TB_EMR_YDFMXSEQK）</w:t>
      </w:r>
      <w:r w:rsidR="00E174C1">
        <w:rPr>
          <w:rFonts w:hint="eastAsia"/>
        </w:rPr>
        <w:t>---</w:t>
      </w:r>
      <w:r w:rsidR="00E174C1" w:rsidRPr="00347452">
        <w:rPr>
          <w:rFonts w:hint="eastAsia"/>
          <w:color w:val="FF0000"/>
        </w:rPr>
        <w:t>无</w:t>
      </w:r>
      <w:r w:rsidRPr="00347452">
        <w:rPr>
          <w:rFonts w:hint="eastAsia"/>
          <w:color w:val="FF0000"/>
        </w:rPr>
        <w:t>-新生儿出生记录，是不是没有写了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9"/>
        <w:gridCol w:w="1708"/>
        <w:gridCol w:w="1243"/>
        <w:gridCol w:w="1041"/>
        <w:gridCol w:w="777"/>
        <w:gridCol w:w="777"/>
        <w:gridCol w:w="2951"/>
      </w:tblGrid>
      <w:tr w:rsidR="0021645E">
        <w:trPr>
          <w:jc w:val="center"/>
        </w:trPr>
        <w:tc>
          <w:tcPr>
            <w:tcW w:w="170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5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09" w:type="dxa"/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8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43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41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7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77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51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新生儿记录流水号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XSEJLLSH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5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9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51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9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5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阴道分娩记录流水号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YDFMJLLSH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5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阴道分娩记录流水号</w:t>
            </w:r>
          </w:p>
        </w:tc>
      </w:tr>
      <w:tr w:rsidR="0021645E">
        <w:trPr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DE01.00.014.00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住院就诊流水号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ZYJZLSH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5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患者每次住院的院内唯一标识号</w:t>
            </w:r>
          </w:p>
        </w:tc>
      </w:tr>
      <w:tr w:rsidR="0021645E">
        <w:trPr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51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413"/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产妇姓名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CFXM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5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DE02.01.040.00</w:t>
            </w:r>
          </w:p>
        </w:tc>
        <w:tc>
          <w:tcPr>
            <w:tcW w:w="170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新生儿性别代码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XSEXBDM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5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GB/T2261.1—2003</w:t>
            </w: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DE04.10.019.00</w:t>
            </w:r>
          </w:p>
        </w:tc>
        <w:tc>
          <w:tcPr>
            <w:tcW w:w="170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新生儿出生体重(g)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XSECSTZ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5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DE04.10.018.00</w:t>
            </w:r>
          </w:p>
        </w:tc>
        <w:tc>
          <w:tcPr>
            <w:tcW w:w="170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新生儿出生身长(cm)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XSECSG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5,1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5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DE02.01.014.00</w:t>
            </w:r>
          </w:p>
        </w:tc>
        <w:tc>
          <w:tcPr>
            <w:tcW w:w="170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新生儿出生日期时间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XSRCSRQSJ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7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5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DE05.10.168.00</w:t>
            </w:r>
          </w:p>
        </w:tc>
        <w:tc>
          <w:tcPr>
            <w:tcW w:w="170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产瘤大小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CLDX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5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DE05.10.167.00</w:t>
            </w:r>
          </w:p>
        </w:tc>
        <w:tc>
          <w:tcPr>
            <w:tcW w:w="170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产瘤部位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CLBW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5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DE06.00.215.00</w:t>
            </w:r>
          </w:p>
        </w:tc>
        <w:tc>
          <w:tcPr>
            <w:tcW w:w="170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Apgar评分间隔时间代码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PFJGSJDM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>串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5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1、lmin；2、5min；3、10min</w:t>
            </w:r>
            <w:r>
              <w:rPr>
                <w:rFonts w:ascii="宋体" w:hAnsi="宋体" w:hint="eastAsia"/>
                <w:szCs w:val="21"/>
              </w:rPr>
              <w:t>，多项</w:t>
            </w:r>
            <w:r>
              <w:rPr>
                <w:rFonts w:ascii="宋体" w:hAnsi="宋体"/>
                <w:szCs w:val="21"/>
              </w:rPr>
              <w:t>”;”号隔开</w:t>
            </w: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DE05.10.001.00</w:t>
            </w:r>
          </w:p>
        </w:tc>
        <w:tc>
          <w:tcPr>
            <w:tcW w:w="170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Apgar评分值列表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PFZ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5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多项评分值用”;”号隔开</w:t>
            </w: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DE05.10.160.00</w:t>
            </w:r>
          </w:p>
        </w:tc>
        <w:tc>
          <w:tcPr>
            <w:tcW w:w="170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新生儿异常情况代码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XSEYCQKDM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5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CV05.10.020新生儿异常情况代码表</w:t>
            </w: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8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新生儿异常情况名称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XSEYCQKMC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64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5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DE09.00.053.00</w:t>
            </w:r>
          </w:p>
        </w:tc>
        <w:tc>
          <w:tcPr>
            <w:tcW w:w="1708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7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5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08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记录人工号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JLRGH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5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DE02.01.039.00</w:t>
            </w:r>
          </w:p>
        </w:tc>
        <w:tc>
          <w:tcPr>
            <w:tcW w:w="1708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记录人姓名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JLRXM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5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8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5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编码。0：正常、1：撤销；</w:t>
            </w: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8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5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709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8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4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4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5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Pr="00951367" w:rsidRDefault="009529ED">
      <w:pPr>
        <w:pStyle w:val="5"/>
        <w:rPr>
          <w:color w:val="FF0000"/>
        </w:rPr>
      </w:pPr>
      <w:r>
        <w:t>阴道分娩产后观察记录（TB_EMR_YDFMCHGCJL）</w:t>
      </w:r>
      <w:r w:rsidR="00347452" w:rsidRPr="00951367">
        <w:rPr>
          <w:rFonts w:hint="eastAsia"/>
          <w:color w:val="FF0000"/>
        </w:rPr>
        <w:t>备注</w:t>
      </w:r>
      <w:r w:rsidR="00532245" w:rsidRPr="00951367">
        <w:rPr>
          <w:rFonts w:hint="eastAsia"/>
          <w:color w:val="FF0000"/>
        </w:rPr>
        <w:t>--对应产后护理记录</w:t>
      </w:r>
      <w:r w:rsidR="00EA11B4" w:rsidRPr="00951367">
        <w:rPr>
          <w:rFonts w:hint="eastAsia"/>
          <w:color w:val="FF0000"/>
        </w:rPr>
        <w:t>取数据集</w:t>
      </w:r>
      <w:r w:rsidR="0077318D">
        <w:rPr>
          <w:rFonts w:hint="eastAsia"/>
          <w:color w:val="FF0000"/>
        </w:rPr>
        <w:t>(SQL语句)</w:t>
      </w:r>
      <w:r w:rsidR="00EA11B4" w:rsidRPr="00951367">
        <w:rPr>
          <w:rFonts w:hint="eastAsia"/>
          <w:color w:val="FF0000"/>
        </w:rPr>
        <w:t>, 必要时另行开发相应的表单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1237"/>
        <w:gridCol w:w="1083"/>
        <w:gridCol w:w="772"/>
        <w:gridCol w:w="839"/>
        <w:gridCol w:w="2872"/>
      </w:tblGrid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8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839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72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观察明细流水号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GCLSH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住院就诊流水号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ZYJZLSH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患者每次住院的院内唯一标识号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413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产妇姓名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CFXM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413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阴道分娩记录流水号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YDFMJLLSH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阴道分娩记录流水号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DE06.00.218.00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产后观察日期时间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CHGCRQSJ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DE04.10.246.00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产后检查时间（min)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CHJCJ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产后检查时，距离分娩结束后的时间，计量单位为min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DE04.10.174.00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产后收缩压（mmHg)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CHSSY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DE04.10.176.00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产后舒张压（mmHg)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CHSZY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DE04.10.118.00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产后脉搏（次/min)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CHMBC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DE04.10.206.00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产后心率(次/min)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CHXLC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DE04.10.012.00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产后出血量（mL)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CHCXL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DE04.10.245.00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产后宫缩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CHGS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87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DE04.10.067.00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产后宫底高度（cm)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CHGDGD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4,1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DE04.10.257.00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产后膀胱充盈标志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CHBCYBZ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记录人姓名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JLRYQM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记录人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JLRY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72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编码。0：正常、1：撤销；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872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83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872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Default="009529ED">
      <w:pPr>
        <w:pStyle w:val="4"/>
      </w:pPr>
      <w:r>
        <w:t>剖宫产手术记录</w:t>
      </w:r>
      <w:bookmarkEnd w:id="23"/>
    </w:p>
    <w:p w:rsidR="0021645E" w:rsidRPr="00737985" w:rsidRDefault="009529ED">
      <w:pPr>
        <w:pStyle w:val="5"/>
        <w:rPr>
          <w:color w:val="FF0000"/>
        </w:rPr>
      </w:pPr>
      <w:r>
        <w:t>剖宫产手术记录（TB_EMR_PGCSSJL）</w:t>
      </w:r>
      <w:r w:rsidR="001F7A1C" w:rsidRPr="00737985">
        <w:rPr>
          <w:rFonts w:hint="eastAsia"/>
          <w:color w:val="FF0000"/>
        </w:rPr>
        <w:t>备注</w:t>
      </w:r>
      <w:r w:rsidR="001240A1" w:rsidRPr="00737985">
        <w:rPr>
          <w:rFonts w:hint="eastAsia"/>
          <w:color w:val="FF0000"/>
        </w:rPr>
        <w:t>---</w:t>
      </w:r>
      <w:r w:rsidR="001F7A1C" w:rsidRPr="00737985">
        <w:rPr>
          <w:rFonts w:hint="eastAsia"/>
          <w:color w:val="FF0000"/>
        </w:rPr>
        <w:t>可</w:t>
      </w:r>
      <w:r w:rsidR="001240A1" w:rsidRPr="00737985">
        <w:rPr>
          <w:rFonts w:hint="eastAsia"/>
          <w:color w:val="FF0000"/>
        </w:rPr>
        <w:t>对应</w:t>
      </w:r>
      <w:r w:rsidR="001240A1" w:rsidRPr="00737985">
        <w:rPr>
          <w:color w:val="FF0000"/>
        </w:rPr>
        <w:t>分娩记录</w:t>
      </w:r>
      <w:r w:rsidR="001F7A1C" w:rsidRPr="00737985">
        <w:rPr>
          <w:rFonts w:hint="eastAsia"/>
          <w:color w:val="FF0000"/>
        </w:rPr>
        <w:t>取出数据集</w:t>
      </w:r>
      <w:r w:rsidR="002B7696">
        <w:rPr>
          <w:rFonts w:hint="eastAsia"/>
          <w:color w:val="FF0000"/>
        </w:rPr>
        <w:t>(SQL语句)</w:t>
      </w:r>
      <w:r w:rsidR="001F7A1C" w:rsidRPr="00737985">
        <w:rPr>
          <w:rFonts w:hint="eastAsia"/>
          <w:color w:val="FF0000"/>
        </w:rPr>
        <w:t>，必要时另行开发相应的表单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5"/>
        <w:gridCol w:w="1693"/>
        <w:gridCol w:w="1231"/>
        <w:gridCol w:w="1078"/>
        <w:gridCol w:w="769"/>
        <w:gridCol w:w="769"/>
        <w:gridCol w:w="2971"/>
      </w:tblGrid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695" w:type="dxa"/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1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78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69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剖宫产手术记录流水号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PGCSSJLLSH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住院就诊流水号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ZYJZLSH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患者每次住院的院内唯一标识号</w:t>
            </w:r>
          </w:p>
        </w:tc>
      </w:tr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产妇姓名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CFXM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DE02.01.026.00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年龄（岁）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NLS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患者年龄满1周岁的实足年龄，为患者出生后按照日历计算的历法年龄，以实足年龄的相应整数填写</w:t>
            </w: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DE08.10.026.00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科室名称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KSMC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科室编码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KSBM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DE08.10.054.00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病区名称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BQMC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病房号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BFH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DE01.00.026.00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病床号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BCH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DE06.00.197.00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待产日期时间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DCRQSJ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69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DE05.01.024.00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术前诊断编码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SQZDBM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64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DE05.10.109.00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术前诊断名称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SQZDMC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512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DE06.00.340.00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手术指征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SSZZ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DE06.00.093.00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手术及操作编码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SSJCZBM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填写院内手术及操作编码，有多项时用“;”间隔</w:t>
            </w: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DE06.00.221.00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手术开始日期时间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SSKSRQSJ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69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DE06.00.073.00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麻醉方法代码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MZFFDM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CV06.00.103麻醉方法代码表</w:t>
            </w: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麻醉方法名称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MZFFMC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DE04.10.260.00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麻醉体位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MZTW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DE06.00.253.00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麻醉效果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MZXG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500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DE05.10.063.00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剖宫产手术过程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PGCSSGC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2000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DE04.10.233.00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子宫情况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ZGQK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DE05.10.173.00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胎儿娩出方式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TEMCFS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DE04.30.063.00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羊水性状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YSXZ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DE04.30.061.00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羊水量（mL)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YSL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DE06.00.273.00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胎盘娩出日期时间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TPMCRQSJ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DE05.10.157.00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胎盘娩出情况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TPMCQK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DE05.10.156.00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胎膜完整情况标志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TMZQKBZ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DE04.30.055.00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脐带长度（cm)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ZDCD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DE04.30.059.00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绕颈身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周）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RJSZ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DE04.30.059.00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脐带扭转（周）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QDNZ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脐带缠绕情况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QDCRQK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DE05.10.145.00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脐带异常情况描述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GDYCQKMS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DE04.50.138.00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存脐带血情况标志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CQDXQKBZ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DE06.00.200.00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子宫壁缝合情况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ZGBFHQK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DE08.50.022.00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宫缩剂名称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GSJMC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DE06.00.136.00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宫缩剂使用方法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GSJSYFF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胎盘黄染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TPHR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DE05.01.044.00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胎方位代码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TFWDM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CV05.01.007胎方位代码表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DE08.50.022.00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手术用药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SSYY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多项时用”;”号隔开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DE06.00.293.00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手术用药量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SSYYL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多项时用”;”号隔开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DE04.10.233.00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腹腔探查子宫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FQTCZG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DE04.10.042.00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腹腔探查附件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FQTCFJ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宫腔探查异常情况标志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GQTCYCQKBZ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0否；1是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宫腔探查肌瘤标志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GQTCJLBZ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0否；1是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DE04.30.053.00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宫腔探查异常情况描述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GQTCYCQK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DE04.30.052.00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宫腔探查处理情况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GQTCCLQK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DE05.10.134.00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手术时产妇情况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SSSCFQK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DE06.00.097.00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出血量(mL)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CXL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DE06.00.262.00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输血成分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SXCF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DE06.00.267.00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输血量（mL)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SXL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DE06.00.268.00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输液量（mL)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SYL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DE06.00.318.00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供氧时间（min)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GYSJ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DE08.50.022.00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其他用药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QTYY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多项时用”;”号隔开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DE06.00.179.00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其他用药情况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QTYYQK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DE06.00.218.00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手术结束日期时间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SSJSRQSJ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69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DE06.00.259.00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手术全程时间（min)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SSQCSJ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DE05.10.007.00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术后诊断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SHZD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多项时用”;”号隔开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DE06.00.026.00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分娩结局代码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FMJJDM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1、活产；2、死胎；3、死产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其他情况描述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QTQKMS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手术医生姓名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SSYSQM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手术医生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SSYS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麻醉医生姓名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MZYSQM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麻醉医生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MZYS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DE02.01.039.00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器械护士姓名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QXHSQM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器械护士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QXHS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手术助手姓名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SSZSQM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手术助手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SSZS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儿科医生姓名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EKYSQM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儿科医生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EKYS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护婴者姓名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HYZXM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护婴者工号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HYZGH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指导者姓名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ZDZXM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指导者工号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ZDZGH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记录人姓名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JLRYQM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记录人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JLRY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DE09.00.053.00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69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69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密级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MJ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见患者信息表说明（9）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编码。0：正常、1：撤销；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Pr="00737985" w:rsidRDefault="009529ED" w:rsidP="009529ED">
      <w:pPr>
        <w:pStyle w:val="5"/>
        <w:rPr>
          <w:color w:val="FF0000"/>
        </w:rPr>
      </w:pPr>
      <w:bookmarkStart w:id="24" w:name="_Toc426121510"/>
      <w:r>
        <w:t>剖宫产手术记录新生儿情况（TB_EMR_PGCSSJLXSE）</w:t>
      </w:r>
      <w:r w:rsidR="00192027">
        <w:rPr>
          <w:rFonts w:hint="eastAsia"/>
        </w:rPr>
        <w:t>---</w:t>
      </w:r>
      <w:r w:rsidRPr="00737985">
        <w:rPr>
          <w:rFonts w:hint="eastAsia"/>
          <w:color w:val="FF0000"/>
        </w:rPr>
        <w:t>无-新生儿出生记录，是不是没有写了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5"/>
        <w:gridCol w:w="1693"/>
        <w:gridCol w:w="1231"/>
        <w:gridCol w:w="1078"/>
        <w:gridCol w:w="769"/>
        <w:gridCol w:w="769"/>
        <w:gridCol w:w="2971"/>
      </w:tblGrid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695" w:type="dxa"/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1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78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69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新生儿记录流水号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YDFMJLLSH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住院就诊流水号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ZYJZLSH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患者每次住院的院内唯一标识号</w:t>
            </w:r>
          </w:p>
        </w:tc>
      </w:tr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剖宫产手术记录流水号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PGCSSJLLSH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产妇姓名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CFXM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DE02.01.040.00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新生儿性别代码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XSEXBDM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GB/T2261.1—2003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DE04.10.019.00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新生儿出生体重(g)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XSECSTZ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DE04.10.018.00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新生儿出生身长（cm)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XSECSSC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5，1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DE02.01.014.00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新生儿出生日期时间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XSECSRQSJ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69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DE05.10.168.00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产瘤大小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CLDX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DE05.10.167.00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产瘤部位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CLBW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DE06.00.215.00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Apgar评分间隔时间代码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PFJGSJDM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  <w:r>
              <w:rPr>
                <w:rFonts w:ascii="宋体" w:hAnsi="宋体" w:hint="eastAsia"/>
                <w:szCs w:val="21"/>
              </w:rPr>
              <w:t>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1、1min；2、5min；3、10min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多项用”;”号隔开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DE05.10.001.00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Apgar评分值列表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PFZ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多项评分值用”;”号隔开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DE05.10.160.00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新生儿异常情况代码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XSEYCDM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CV05.10.020新生儿异常情况代码表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DE09.00.053.00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69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记录人工号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JLRGH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DE02.01.039.00</w:t>
            </w: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记录人姓名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JLRXM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69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69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编码。0：正常、1：撤销； 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695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1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7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6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7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935FDC" w:rsidRPr="000B025E" w:rsidRDefault="009529ED" w:rsidP="00935FDC">
      <w:pPr>
        <w:pStyle w:val="5"/>
        <w:rPr>
          <w:color w:val="FF0000"/>
        </w:rPr>
      </w:pPr>
      <w:r>
        <w:t>剖宫产术后观察记录（TB_EMR_PGCSHGCJL）</w:t>
      </w:r>
      <w:r w:rsidR="00737985" w:rsidRPr="000B025E">
        <w:rPr>
          <w:rFonts w:hint="eastAsia"/>
          <w:color w:val="FF0000"/>
        </w:rPr>
        <w:t>备注</w:t>
      </w:r>
      <w:r w:rsidR="00935FDC" w:rsidRPr="000B025E">
        <w:rPr>
          <w:rFonts w:hint="eastAsia"/>
          <w:color w:val="FF0000"/>
        </w:rPr>
        <w:t>----</w:t>
      </w:r>
      <w:r w:rsidR="00FD23AB" w:rsidRPr="000B025E">
        <w:rPr>
          <w:rFonts w:hint="eastAsia"/>
          <w:color w:val="FF0000"/>
        </w:rPr>
        <w:t>可</w:t>
      </w:r>
      <w:r w:rsidR="00935FDC" w:rsidRPr="000B025E">
        <w:rPr>
          <w:rFonts w:hint="eastAsia"/>
          <w:color w:val="FF0000"/>
        </w:rPr>
        <w:t>对应产后护理记录</w:t>
      </w:r>
      <w:r w:rsidR="000B025E" w:rsidRPr="000B025E">
        <w:rPr>
          <w:rFonts w:hint="eastAsia"/>
          <w:color w:val="FF0000"/>
        </w:rPr>
        <w:t>取数据集</w:t>
      </w:r>
      <w:r w:rsidR="007644DF">
        <w:rPr>
          <w:rFonts w:hint="eastAsia"/>
          <w:color w:val="FF0000"/>
        </w:rPr>
        <w:t>(SQL语句)</w:t>
      </w:r>
      <w:r w:rsidR="000B025E" w:rsidRPr="000B025E">
        <w:rPr>
          <w:rFonts w:hint="eastAsia"/>
          <w:color w:val="FF0000"/>
        </w:rPr>
        <w:t>. 必要时另行开发相应的表单</w:t>
      </w:r>
    </w:p>
    <w:p w:rsidR="0021645E" w:rsidRDefault="0021645E">
      <w:pPr>
        <w:pStyle w:val="5"/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1237"/>
        <w:gridCol w:w="1083"/>
        <w:gridCol w:w="772"/>
        <w:gridCol w:w="772"/>
        <w:gridCol w:w="2939"/>
      </w:tblGrid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观察明细流水号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GCLSH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住院就诊流水号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ZYJZLSH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患者每次住院的院内唯一标识号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413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产妇姓名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CFXM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413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剖宫产手术记录流水号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PGCSSJLLSH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DE06.00.218.00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术</w:t>
            </w:r>
            <w:r>
              <w:rPr>
                <w:rFonts w:ascii="宋体" w:hAnsi="宋体"/>
                <w:szCs w:val="21"/>
              </w:rPr>
              <w:t>后观察日期时间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SHGCRQSJ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DE04.10.246.00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术</w:t>
            </w:r>
            <w:r>
              <w:rPr>
                <w:rFonts w:ascii="宋体" w:hAnsi="宋体"/>
                <w:szCs w:val="21"/>
              </w:rPr>
              <w:t>后检查时间</w:t>
            </w:r>
            <w:r>
              <w:rPr>
                <w:rFonts w:ascii="宋体" w:hAnsi="宋体"/>
                <w:szCs w:val="21"/>
              </w:rPr>
              <w:lastRenderedPageBreak/>
              <w:t>（min)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t>SHJCJ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DE04.10.174.00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术</w:t>
            </w:r>
            <w:r>
              <w:rPr>
                <w:rFonts w:ascii="宋体" w:hAnsi="宋体"/>
                <w:szCs w:val="21"/>
              </w:rPr>
              <w:t>后收缩压（mmHg)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SHSSY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DE04.10.176.00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术</w:t>
            </w:r>
            <w:r>
              <w:rPr>
                <w:rFonts w:ascii="宋体" w:hAnsi="宋体"/>
                <w:szCs w:val="21"/>
              </w:rPr>
              <w:t>后舒张压（mmHg)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SHSZY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DE04.10.118.00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术</w:t>
            </w:r>
            <w:r>
              <w:rPr>
                <w:rFonts w:ascii="宋体" w:hAnsi="宋体"/>
                <w:szCs w:val="21"/>
              </w:rPr>
              <w:t>后脉搏（次/min)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SHMBC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DE04.10.206.00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术</w:t>
            </w:r>
            <w:r>
              <w:rPr>
                <w:rFonts w:ascii="宋体" w:hAnsi="宋体"/>
                <w:szCs w:val="21"/>
              </w:rPr>
              <w:t>后心率(次/min)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SHXLC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DE04.10.012.00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术</w:t>
            </w:r>
            <w:r>
              <w:rPr>
                <w:rFonts w:ascii="宋体" w:hAnsi="宋体"/>
                <w:szCs w:val="21"/>
              </w:rPr>
              <w:t>后出血量（mL)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SHCXL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8，1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DE04.10.245.00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术</w:t>
            </w:r>
            <w:r>
              <w:rPr>
                <w:rFonts w:ascii="宋体" w:hAnsi="宋体"/>
                <w:szCs w:val="21"/>
              </w:rPr>
              <w:t>后宫缩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SHGS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DE04.10.067.00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术</w:t>
            </w:r>
            <w:r>
              <w:rPr>
                <w:rFonts w:ascii="宋体" w:hAnsi="宋体"/>
                <w:szCs w:val="21"/>
              </w:rPr>
              <w:t>后宫底高度（cm)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SHGDGD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4,1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记录人姓名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JLRYQM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记录人</w:t>
            </w:r>
            <w:r>
              <w:rPr>
                <w:rFonts w:ascii="宋体" w:hAnsi="宋体"/>
                <w:kern w:val="0"/>
                <w:szCs w:val="21"/>
              </w:rPr>
              <w:t>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JLRY</w:t>
            </w:r>
            <w:r>
              <w:rPr>
                <w:rFonts w:ascii="宋体" w:hAnsi="宋体"/>
                <w:kern w:val="0"/>
                <w:szCs w:val="21"/>
              </w:rPr>
              <w:t>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编码。0：正常、1：撤销；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Default="009529ED">
      <w:pPr>
        <w:pStyle w:val="3"/>
      </w:pPr>
      <w:bookmarkStart w:id="25" w:name="_Toc11778694"/>
      <w:bookmarkStart w:id="26" w:name="_Toc7742"/>
      <w:bookmarkStart w:id="27" w:name="_Toc426121517"/>
      <w:bookmarkStart w:id="28" w:name="_Toc8652"/>
      <w:bookmarkEnd w:id="24"/>
      <w:r>
        <w:t>护理评估与计划</w:t>
      </w:r>
      <w:bookmarkEnd w:id="25"/>
      <w:bookmarkEnd w:id="26"/>
      <w:bookmarkEnd w:id="27"/>
      <w:bookmarkEnd w:id="28"/>
    </w:p>
    <w:p w:rsidR="0021645E" w:rsidRPr="00065E8A" w:rsidRDefault="009529ED">
      <w:pPr>
        <w:pStyle w:val="4"/>
        <w:rPr>
          <w:color w:val="FF0000"/>
        </w:rPr>
      </w:pPr>
      <w:bookmarkStart w:id="29" w:name="_Toc426121518"/>
      <w:r>
        <w:t>入院评估记录（TB_EMR_RYPGJL）</w:t>
      </w:r>
      <w:bookmarkEnd w:id="29"/>
      <w:r w:rsidR="0077612D">
        <w:rPr>
          <w:rFonts w:hint="eastAsia"/>
        </w:rPr>
        <w:t>---</w:t>
      </w:r>
      <w:r w:rsidR="002E7A9F">
        <w:rPr>
          <w:rFonts w:hint="eastAsia"/>
          <w:color w:val="FF0000"/>
        </w:rPr>
        <w:t>可以取首次护理记录单</w:t>
      </w:r>
      <w:r w:rsidR="0077612D" w:rsidRPr="00065E8A">
        <w:rPr>
          <w:rFonts w:hint="eastAsia"/>
          <w:color w:val="FF0000"/>
        </w:rPr>
        <w:t>，并提供数据查询集</w:t>
      </w:r>
      <w:r w:rsidR="00C6754F">
        <w:rPr>
          <w:rFonts w:hint="eastAsia"/>
          <w:color w:val="FF0000"/>
        </w:rPr>
        <w:t>(SQL语句)</w:t>
      </w:r>
      <w:r w:rsidR="0077612D" w:rsidRPr="00065E8A">
        <w:rPr>
          <w:rFonts w:hint="eastAsia"/>
          <w:color w:val="FF0000"/>
        </w:rPr>
        <w:t>。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1237"/>
        <w:gridCol w:w="1083"/>
        <w:gridCol w:w="772"/>
        <w:gridCol w:w="772"/>
        <w:gridCol w:w="2939"/>
      </w:tblGrid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入院评估记录流水号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RYPGJLLSH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DE02.01.026.00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年龄（岁）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NLS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患者年龄满1周岁的实足年龄，为患者出生后按照日历计算的历法年龄，以实足年龄的相应整数填写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DE02.01.032.00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年龄（月）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NLY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年龄不足1周岁的实足年龄的月龄，以分数形式表示:分数的整数部分代表实足月龄，分</w:t>
            </w:r>
            <w:r>
              <w:rPr>
                <w:rFonts w:ascii="宋体" w:hAnsi="宋体"/>
                <w:szCs w:val="21"/>
              </w:rPr>
              <w:lastRenderedPageBreak/>
              <w:t>数部分分母为30，分子为不足1个月的天数</w:t>
            </w:r>
            <w:r>
              <w:rPr>
                <w:rFonts w:ascii="宋体" w:hAnsi="宋体" w:hint="eastAsia"/>
                <w:szCs w:val="21"/>
              </w:rPr>
              <w:t>，整数与分数间以“#”间隔，如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月1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天表示为2#</w:t>
            </w:r>
            <w:r>
              <w:rPr>
                <w:rFonts w:ascii="宋体" w:hAnsi="宋体"/>
                <w:szCs w:val="21"/>
              </w:rPr>
              <w:t>12/30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住院就诊流水号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ZYJZLSH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患者每次住院的院内唯一标识号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KSBM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DE08.10.054.00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病区名称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BQMC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病房号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BFH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病床号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BCH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患者姓名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HZXM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DE02.01.040.00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性别代码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XBDM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2261.1—2003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DE02.01.025.00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民族代码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MZDM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3304-91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民族名称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MZMC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3304-91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DE02.01.015.00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国籍代码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GJDM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2659-2000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国籍名称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GJMC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2659-2000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DE02.01.018.00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婚姻状况代码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HYZKDM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2261.2-2003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婚姻状况名称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HYZKMC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2261.2-2003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DE02.01.041.00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学历代码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XLDM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GB/T 4658-2006 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学历名称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XLMC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GB/T 4658-2006 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DE02.01.052.00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职业类别代码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ZYLBDM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DE02.01.010.00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患者电话号码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HZDHHM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DE02.01.010.00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工作单位电话号码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GZDWDHHM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DE02.01.012.00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患者电子邮件地址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HZDZYJDZ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70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联系人姓名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LXRXM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DE02.01.010.00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联系人电话号码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LXRDHHM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DE06.00.237.00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入病房方式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RBFFS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DE05.01.024.00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入院诊断编码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RYZDDM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填写院内西医诊断编码，</w:t>
            </w:r>
            <w:r>
              <w:rPr>
                <w:rFonts w:ascii="宋体" w:hAnsi="宋体"/>
                <w:szCs w:val="21"/>
              </w:rPr>
              <w:t>多个以“;”间隔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DE05.01.025.00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入院诊断名称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RYZDMC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512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填写院内西医诊断名称，</w:t>
            </w:r>
            <w:r>
              <w:rPr>
                <w:rFonts w:ascii="宋体" w:hAnsi="宋体"/>
                <w:szCs w:val="21"/>
              </w:rPr>
              <w:t>多个以“;”间隔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DE06.00.092.00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入院日期时间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RYRQSJ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DE04.01.117.00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主要症状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ZYZZ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DE04.10.186.00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体温（℃）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TW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4,1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DE04.10.174.00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收缩压（mmHg)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SSY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DE04.10.176.00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舒张压(mmHg)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SZY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DE04.10.188.00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体重（kg)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TZ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6,2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DE04.10.082.00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呼吸频率(次/min)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HXPLC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DE04.10.118.00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脉率(次/min)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入院原因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RYYY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DE06.00.339.00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入院途径代码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RYTJDM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CV09.00.403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DE05.10.001.00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Apgar评分值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PFZ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DE03.00.080.00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饮食情况代码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YSQKDM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1.良好2.—般3.较差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DE05.10.022.00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发育程度代码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FYCDDM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1.正力型2.无力型 3.超力型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DE05.10.142.00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精神状态正常标志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JSZTZCBZ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DE05.10.065.00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睡眠状况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SMZK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bCs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DE05.10.158.00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特殊情况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TSQK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DE05.10.084.00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心理状态代码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XLZTDM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CV05.10.002心理状态代码表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DE05.10.097.00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营养状态代码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YYZTDM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1.良好2.中等3.差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DE05.10.122.00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自理能力代码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ZLNLDM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1.完全自理2.部分自理 3.不能自理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DE05.10.031.00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一般健康状况标志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YBJKZKBZ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DE02.10.026.00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疾病史（含外伤）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JBSHWS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有多条时用“；“隔开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DE05.10.119.00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患者传染性标志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HZCRXBZ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DE02.10.008.00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传染病史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CRBS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有多条时用“；“隔开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DE02.10.101.00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预防接种史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YFJZS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有多条时用“；“隔开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DE02.10.061.00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手术史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SSS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有多条时用“；“隔开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DE02.10.100.00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输血史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有多条时用“；“隔开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DE02.10.022.00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过敏史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GMS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有多条时用“；“隔开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DE02.10.103.00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家族史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JZS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有多条时用“；“隔开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DE03.00.070.00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吸烟标志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XYBZ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DE03.00.065.00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停止吸烟天数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TZXYTS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DE03.00.073.00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吸烟状况代码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XYZKDM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1.从不吸烟2.过去吸，已戒烟3.吸烟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DE03.00.053.00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日吸烟量（支）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RXYLZ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DE03.00.030.00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饮酒标志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YJBZ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DE03.00.076.00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饮酒频率代码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YJPLDM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CV03.00.104饮酒频率代码表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日饮酒量（mL)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RYJL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DE06.00.280.00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通知医师标志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TZYSBZ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DE06.00.279.00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通知医师日期时间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TZYSRQSJ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DE05.10.144.0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评估日期时间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PGRQSJ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责任护士姓名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ZRHSQM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责任护士工号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ZRHS</w:t>
            </w:r>
            <w:r>
              <w:rPr>
                <w:rFonts w:ascii="宋体" w:hAnsi="宋体"/>
                <w:bCs/>
                <w:kern w:val="0"/>
                <w:szCs w:val="21"/>
              </w:rPr>
              <w:t>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pStyle w:val="1fc"/>
              <w:spacing w:line="276" w:lineRule="auto"/>
              <w:rPr>
                <w:rStyle w:val="MingLiU"/>
                <w:rFonts w:ascii="宋体" w:eastAsia="宋体" w:hAnsi="宋体" w:cs="Times New Roman"/>
                <w:color w:val="auto"/>
                <w:sz w:val="21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接诊护士姓名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JZHSQM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接诊护士</w:t>
            </w:r>
            <w:r>
              <w:rPr>
                <w:rFonts w:ascii="宋体" w:hAnsi="宋体"/>
                <w:bCs/>
                <w:kern w:val="0"/>
                <w:szCs w:val="21"/>
              </w:rPr>
              <w:t>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JZHS</w:t>
            </w:r>
            <w:r>
              <w:rPr>
                <w:rFonts w:ascii="宋体" w:hAnsi="宋体"/>
                <w:bCs/>
                <w:kern w:val="0"/>
                <w:szCs w:val="21"/>
              </w:rPr>
              <w:t>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pStyle w:val="1fc"/>
              <w:spacing w:line="276" w:lineRule="auto"/>
              <w:rPr>
                <w:rStyle w:val="MingLiU"/>
                <w:rFonts w:ascii="宋体" w:eastAsia="宋体" w:hAnsi="宋体" w:cs="Times New Roman"/>
                <w:color w:val="auto"/>
                <w:sz w:val="21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责任护士签名日期时间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ZRQMRQSJ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接诊护士签名日期时间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JZQMRQSJ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DE02.10.031.00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护理观察项目名称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HLGCXMMC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如患者神智状态、饮食情况、皮肤情况、氧疗情况、排尿排便情况、流量、出量、入量等。多个观察项目间”;”间隔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DE02.10.028.00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护理观察结果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HLGCJG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填写预期目标。</w:t>
            </w:r>
            <w:r>
              <w:rPr>
                <w:rFonts w:ascii="宋体" w:hAnsi="宋体"/>
                <w:szCs w:val="21"/>
              </w:rPr>
              <w:t>多个观察项目间”;”间隔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密级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见患者信息表说明（9）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编码。0：正常、1：撤销；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Default="009529ED">
      <w:pPr>
        <w:rPr>
          <w:rFonts w:ascii="宋体" w:hAnsi="宋体"/>
        </w:rPr>
      </w:pPr>
      <w:r>
        <w:rPr>
          <w:rFonts w:ascii="宋体" w:hAnsi="宋体"/>
        </w:rPr>
        <w:t>说明：</w:t>
      </w:r>
    </w:p>
    <w:p w:rsidR="0021645E" w:rsidRDefault="009529ED" w:rsidP="00BE2714">
      <w:pPr>
        <w:numPr>
          <w:ilvl w:val="0"/>
          <w:numId w:val="15"/>
        </w:numPr>
        <w:rPr>
          <w:rFonts w:ascii="宋体" w:hAnsi="宋体"/>
        </w:rPr>
      </w:pPr>
      <w:r>
        <w:rPr>
          <w:rFonts w:ascii="宋体" w:hAnsi="宋体"/>
          <w:bCs/>
          <w:kern w:val="0"/>
        </w:rPr>
        <w:t>CV09.00.403入院途径代码表</w:t>
      </w:r>
    </w:p>
    <w:tbl>
      <w:tblPr>
        <w:tblW w:w="84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30"/>
        <w:gridCol w:w="2934"/>
        <w:gridCol w:w="4350"/>
      </w:tblGrid>
      <w:tr w:rsidR="0021645E"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</w:t>
            </w:r>
          </w:p>
        </w:tc>
        <w:tc>
          <w:tcPr>
            <w:tcW w:w="2934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值含义</w:t>
            </w:r>
          </w:p>
        </w:tc>
        <w:tc>
          <w:tcPr>
            <w:tcW w:w="435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说明</w:t>
            </w:r>
          </w:p>
        </w:tc>
      </w:tr>
      <w:tr w:rsidR="0021645E">
        <w:tc>
          <w:tcPr>
            <w:tcW w:w="1130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门诊</w:t>
            </w:r>
          </w:p>
        </w:tc>
        <w:tc>
          <w:tcPr>
            <w:tcW w:w="4350" w:type="dxa"/>
            <w:tcBorders>
              <w:top w:val="single" w:sz="12" w:space="0" w:color="auto"/>
            </w:tcBorders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急诊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其他医疗机构转入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4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其他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</w:tbl>
    <w:p w:rsidR="0021645E" w:rsidRDefault="0021645E">
      <w:pPr>
        <w:ind w:left="720"/>
        <w:rPr>
          <w:rFonts w:ascii="宋体" w:hAnsi="宋体"/>
        </w:rPr>
      </w:pPr>
    </w:p>
    <w:p w:rsidR="0021645E" w:rsidRDefault="0021645E">
      <w:pPr>
        <w:ind w:left="720"/>
        <w:rPr>
          <w:rFonts w:ascii="宋体" w:hAnsi="宋体"/>
        </w:rPr>
      </w:pPr>
    </w:p>
    <w:p w:rsidR="0021645E" w:rsidRDefault="009529ED" w:rsidP="00BE2714">
      <w:pPr>
        <w:numPr>
          <w:ilvl w:val="0"/>
          <w:numId w:val="15"/>
        </w:numPr>
        <w:rPr>
          <w:rFonts w:ascii="宋体" w:hAnsi="宋体"/>
        </w:rPr>
      </w:pPr>
      <w:r>
        <w:rPr>
          <w:rFonts w:ascii="宋体" w:hAnsi="宋体"/>
        </w:rPr>
        <w:t>CV05.10.002心理状态代码表</w:t>
      </w:r>
    </w:p>
    <w:tbl>
      <w:tblPr>
        <w:tblW w:w="84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30"/>
        <w:gridCol w:w="2934"/>
        <w:gridCol w:w="4350"/>
      </w:tblGrid>
      <w:tr w:rsidR="0021645E"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</w:t>
            </w:r>
          </w:p>
        </w:tc>
        <w:tc>
          <w:tcPr>
            <w:tcW w:w="2934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值含义</w:t>
            </w:r>
          </w:p>
        </w:tc>
        <w:tc>
          <w:tcPr>
            <w:tcW w:w="435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说    明</w:t>
            </w:r>
          </w:p>
        </w:tc>
      </w:tr>
      <w:tr w:rsidR="0021645E">
        <w:tc>
          <w:tcPr>
            <w:tcW w:w="1130" w:type="dxa"/>
            <w:tcBorders>
              <w:top w:val="single" w:sz="12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center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紧张</w:t>
            </w:r>
          </w:p>
        </w:tc>
        <w:tc>
          <w:tcPr>
            <w:tcW w:w="4350" w:type="dxa"/>
            <w:tcBorders>
              <w:top w:val="single" w:sz="12" w:space="0" w:color="auto"/>
            </w:tcBorders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934" w:type="dxa"/>
            <w:vAlign w:val="center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抑郁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934" w:type="dxa"/>
            <w:vAlign w:val="center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焦虑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9</w:t>
            </w:r>
          </w:p>
        </w:tc>
        <w:tc>
          <w:tcPr>
            <w:tcW w:w="2934" w:type="dxa"/>
            <w:vAlign w:val="center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其他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</w:tbl>
    <w:p w:rsidR="0021645E" w:rsidRDefault="009529ED" w:rsidP="00BE2714">
      <w:pPr>
        <w:numPr>
          <w:ilvl w:val="0"/>
          <w:numId w:val="15"/>
        </w:numPr>
        <w:rPr>
          <w:rFonts w:ascii="宋体" w:hAnsi="宋体"/>
        </w:rPr>
      </w:pPr>
      <w:r>
        <w:rPr>
          <w:rFonts w:ascii="宋体" w:hAnsi="宋体"/>
        </w:rPr>
        <w:t>CV03.00.104饮酒频率代码表</w:t>
      </w:r>
    </w:p>
    <w:tbl>
      <w:tblPr>
        <w:tblW w:w="84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30"/>
        <w:gridCol w:w="2934"/>
        <w:gridCol w:w="4350"/>
      </w:tblGrid>
      <w:tr w:rsidR="0021645E"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</w:t>
            </w:r>
          </w:p>
        </w:tc>
        <w:tc>
          <w:tcPr>
            <w:tcW w:w="2934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值含义</w:t>
            </w:r>
          </w:p>
        </w:tc>
        <w:tc>
          <w:tcPr>
            <w:tcW w:w="435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说    明</w:t>
            </w:r>
          </w:p>
        </w:tc>
      </w:tr>
      <w:tr w:rsidR="0021645E">
        <w:tc>
          <w:tcPr>
            <w:tcW w:w="1130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从不</w:t>
            </w:r>
          </w:p>
        </w:tc>
        <w:tc>
          <w:tcPr>
            <w:tcW w:w="4350" w:type="dxa"/>
            <w:tcBorders>
              <w:top w:val="single" w:sz="12" w:space="0" w:color="auto"/>
            </w:tcBorders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偶尔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21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1d/月～3d/月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22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少于1d/月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经常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31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5d/周～6d/周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32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3d/周～4d/周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33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1d/周～2d/周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4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每天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</w:tbl>
    <w:p w:rsidR="0021645E" w:rsidRPr="00C345E8" w:rsidRDefault="009529ED" w:rsidP="00C345E8">
      <w:pPr>
        <w:pStyle w:val="4"/>
        <w:rPr>
          <w:color w:val="FF0000"/>
        </w:rPr>
      </w:pPr>
      <w:bookmarkStart w:id="30" w:name="_Toc426121519"/>
      <w:r>
        <w:lastRenderedPageBreak/>
        <w:t>护理计划记录（TB_EMR_HLJHJL）</w:t>
      </w:r>
      <w:bookmarkEnd w:id="30"/>
      <w:r w:rsidR="00065E8A">
        <w:rPr>
          <w:rFonts w:hint="eastAsia"/>
        </w:rPr>
        <w:t>--</w:t>
      </w:r>
      <w:r w:rsidR="006E194F">
        <w:rPr>
          <w:rFonts w:hint="eastAsia"/>
          <w:color w:val="FF0000"/>
        </w:rPr>
        <w:t>-取一般护理记录</w:t>
      </w:r>
      <w:r w:rsidR="00065E8A" w:rsidRPr="00C345E8">
        <w:rPr>
          <w:rFonts w:hint="eastAsia"/>
          <w:color w:val="FF0000"/>
        </w:rPr>
        <w:t>，并提供数据查询集</w:t>
      </w:r>
      <w:r w:rsidR="00103E61">
        <w:rPr>
          <w:rFonts w:hint="eastAsia"/>
          <w:color w:val="FF0000"/>
        </w:rPr>
        <w:t>(SQL语句)</w:t>
      </w:r>
      <w:r w:rsidR="00065E8A" w:rsidRPr="00C345E8">
        <w:rPr>
          <w:rFonts w:hint="eastAsia"/>
          <w:color w:val="FF0000"/>
        </w:rPr>
        <w:t>。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1237"/>
        <w:gridCol w:w="1083"/>
        <w:gridCol w:w="772"/>
        <w:gridCol w:w="772"/>
        <w:gridCol w:w="2939"/>
      </w:tblGrid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护理计划流水号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HLPGJLLSH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DE02.01.026.00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年龄（岁）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NLS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患者年龄满1周岁的实足年龄，为患者出生后按照日历计算的历法年龄，以实足年龄的相应整数填写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DE02.01.032.00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年龄（月）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NLY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年龄不足1周岁的实足年龄的月龄，以分数形式表示:分数的整数部分代表实足月龄，分数部分分母为30，分子为不足1个月的天数</w:t>
            </w:r>
            <w:r>
              <w:rPr>
                <w:rFonts w:ascii="宋体" w:hAnsi="宋体" w:hint="eastAsia"/>
                <w:szCs w:val="21"/>
              </w:rPr>
              <w:t>，整数与分数间以“#”间隔，如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月1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天表示为2#</w:t>
            </w:r>
            <w:r>
              <w:rPr>
                <w:rFonts w:ascii="宋体" w:hAnsi="宋体"/>
                <w:szCs w:val="21"/>
              </w:rPr>
              <w:t>12/30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住院就诊流水号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ZYJZLSH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患者每次住院的院内唯一标识号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KSBM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DE08.10.054.00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病区名称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BQMC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病房号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BFH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病床号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BCH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DE06.00.291.00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饮食指导代码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YSZDDM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CV06.00.224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护士姓名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HSQM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护士工号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HSGH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签名日期时间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QMRQSJ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DE05.01.024.00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填写院内西医诊断编码， </w:t>
            </w:r>
            <w:r>
              <w:rPr>
                <w:rFonts w:ascii="宋体" w:hAnsi="宋体"/>
                <w:szCs w:val="21"/>
              </w:rPr>
              <w:t>多个以“;”间隔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DE05.01.025.00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512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填写院内西医诊断名称， </w:t>
            </w:r>
            <w:r>
              <w:rPr>
                <w:rFonts w:ascii="宋体" w:hAnsi="宋体"/>
                <w:szCs w:val="21"/>
              </w:rPr>
              <w:t>多个以“;”间隔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DE06.00.211.00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护理等级代码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HLDJDM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CV06.00.220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护理类型代码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HLLXDM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CV06.00.221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DE05.10.136.00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护理问题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HLWT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DE06.00.210.00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护理操作名称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HLCZMC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进行护理操作的具体名称。</w:t>
            </w:r>
            <w:r>
              <w:rPr>
                <w:rFonts w:ascii="宋体" w:hAnsi="宋体"/>
                <w:szCs w:val="21"/>
              </w:rPr>
              <w:t>不同的护理操作项目类目</w:t>
            </w:r>
            <w:r>
              <w:rPr>
                <w:rFonts w:ascii="宋体" w:hAnsi="宋体"/>
                <w:szCs w:val="21"/>
              </w:rPr>
              <w:lastRenderedPageBreak/>
              <w:t>间”;”间隔。同一护理操作项目类目的不同护理操作间，用“，”间隔。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lastRenderedPageBreak/>
              <w:t>DE06.00.342.00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护理操作项目类目名称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HLCZXMMC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多个护理操作项目的名称。不同的护理操作项目类目间”;”间隔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DE06.00.209.00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护理操作结果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HLCZJG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多个护理操作项目</w:t>
            </w:r>
            <w:r>
              <w:rPr>
                <w:rFonts w:ascii="宋体" w:hAnsi="宋体" w:hint="eastAsia"/>
                <w:szCs w:val="21"/>
              </w:rPr>
              <w:t>结果</w:t>
            </w:r>
            <w:r>
              <w:rPr>
                <w:rFonts w:ascii="宋体" w:hAnsi="宋体"/>
                <w:szCs w:val="21"/>
              </w:rPr>
              <w:t>的详细描述。填写护理操作的目标结果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DE06.00.209.00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导管护理描述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DGHLMS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DE06.00.229.00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气管护理代码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QGHLDM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1、翻身拍背；2、雾化吸</w:t>
            </w:r>
            <w:r>
              <w:rPr>
                <w:rFonts w:ascii="宋体" w:hAnsi="宋体" w:hint="eastAsia"/>
                <w:szCs w:val="21"/>
              </w:rPr>
              <w:t>入</w:t>
            </w:r>
            <w:r>
              <w:rPr>
                <w:rFonts w:ascii="宋体" w:hAnsi="宋体"/>
                <w:szCs w:val="21"/>
              </w:rPr>
              <w:t>；3、吸痰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DE04.10.259.00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体位护理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TWHL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DE04.50.068.00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皮肤护理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PFHL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DE06.00.178.00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安全护理代码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AQHLDM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1、勤巡视病房；2、加床档；3、约束四肢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密级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见患者信息表说明（9）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编码。0：正常、1：撤销；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Pr="00C345E8" w:rsidRDefault="009529ED" w:rsidP="00C345E8">
      <w:pPr>
        <w:pStyle w:val="4"/>
        <w:rPr>
          <w:color w:val="FF0000"/>
        </w:rPr>
      </w:pPr>
      <w:bookmarkStart w:id="31" w:name="_Toc426121520"/>
      <w:r>
        <w:t>出院评估记录（TB_EMR_CYPGJL）</w:t>
      </w:r>
      <w:bookmarkEnd w:id="31"/>
      <w:r w:rsidR="00C345E8">
        <w:rPr>
          <w:rFonts w:hint="eastAsia"/>
        </w:rPr>
        <w:t>---</w:t>
      </w:r>
      <w:r w:rsidR="00C345E8" w:rsidRPr="00C345E8">
        <w:rPr>
          <w:rFonts w:hint="eastAsia"/>
          <w:color w:val="FF0000"/>
        </w:rPr>
        <w:t>先保留，必要时需公司开发，并提供数据查询集</w:t>
      </w:r>
      <w:r w:rsidR="008179FE">
        <w:rPr>
          <w:rFonts w:hint="eastAsia"/>
          <w:color w:val="FF0000"/>
        </w:rPr>
        <w:t>(SQL语句)</w:t>
      </w:r>
      <w:r w:rsidR="00C345E8" w:rsidRPr="00C345E8">
        <w:rPr>
          <w:rFonts w:hint="eastAsia"/>
          <w:color w:val="FF0000"/>
        </w:rPr>
        <w:t>。</w:t>
      </w:r>
      <w:r w:rsidR="00172496">
        <w:rPr>
          <w:rFonts w:hint="eastAsia"/>
          <w:color w:val="FF0000"/>
        </w:rPr>
        <w:t>暂时没有此单据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4"/>
        <w:gridCol w:w="1701"/>
        <w:gridCol w:w="1276"/>
        <w:gridCol w:w="954"/>
        <w:gridCol w:w="763"/>
        <w:gridCol w:w="763"/>
        <w:gridCol w:w="3025"/>
      </w:tblGrid>
      <w:tr w:rsidR="0021645E">
        <w:trPr>
          <w:jc w:val="center"/>
        </w:trPr>
        <w:tc>
          <w:tcPr>
            <w:tcW w:w="172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30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24" w:type="dxa"/>
            <w:shd w:val="clear" w:color="auto" w:fill="FFCC99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76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954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63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2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出院评估记录流水号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CYPGJLLSH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3025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DE02.01.026.00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年龄（岁）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NLS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3025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患者年龄满1周岁的实足年龄，为患者出生后按照日历计算的历法年龄，以实足年龄的相应整数填写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DE02.01.032.00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年龄（月）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NLY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3025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年龄不足1周岁的实足年龄的月龄，以分数形式表示:分数的</w:t>
            </w:r>
            <w:r>
              <w:rPr>
                <w:rFonts w:ascii="宋体" w:hAnsi="宋体"/>
                <w:szCs w:val="21"/>
              </w:rPr>
              <w:lastRenderedPageBreak/>
              <w:t>整数部分代表实足月龄，分数部分分母为30，分子为不足1个月的天数</w:t>
            </w:r>
            <w:r>
              <w:rPr>
                <w:rFonts w:ascii="宋体" w:hAnsi="宋体" w:hint="eastAsia"/>
                <w:szCs w:val="21"/>
              </w:rPr>
              <w:t>，整数与分数间以“#”间隔，如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月1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天表示为2#</w:t>
            </w:r>
            <w:r>
              <w:rPr>
                <w:rFonts w:ascii="宋体" w:hAnsi="宋体"/>
                <w:szCs w:val="21"/>
              </w:rPr>
              <w:t>12/30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住院就诊流水号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ZYJZLSH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患者每次住院的院内唯一标识号</w:t>
            </w:r>
          </w:p>
        </w:tc>
      </w:tr>
      <w:tr w:rsidR="0021645E">
        <w:trPr>
          <w:jc w:val="center"/>
        </w:trPr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DE08.10.026.00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科室名称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KSMC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科室编码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KSBM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DE08.10.054.00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病区名称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BQMC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病房号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BFH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病床号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BCH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DE05.01.024.00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出院诊断编码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CYZDDM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填写院内西医诊断编码， </w:t>
            </w:r>
            <w:r>
              <w:rPr>
                <w:rFonts w:ascii="宋体" w:hAnsi="宋体"/>
                <w:szCs w:val="21"/>
              </w:rPr>
              <w:t>多个以“;”间隔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DE05.01.025.00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出院诊断名称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CYZDMC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512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填写院内西医诊断名称， </w:t>
            </w:r>
            <w:r>
              <w:rPr>
                <w:rFonts w:ascii="宋体" w:hAnsi="宋体"/>
                <w:szCs w:val="21"/>
              </w:rPr>
              <w:t>多个以“;”间隔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DE06.00.017.00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出院日期时间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CYRQSJ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63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DE03.00.080.00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饮食情况代码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YSQKDM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1.良好2.—般3.较差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DE05.10.122.00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自理能力代码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ZLNLDM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1.完全自理2.部分自理 3.不能自理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DE06.00.193.00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出院情况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CYQK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2000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DE06.00.223.00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离院方式代码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LYFSDM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CV06.00.226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DE06.00.136.00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用药指导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YYZD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DE06.00.291.00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饮食指导代码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YSZDDM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CV06.00.224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DE06.00.238.00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生活方式指导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SHFSZD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DE06.00.124.00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宣教内容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XJNR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DE06.00.299.00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复诊指导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FZZD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护士姓名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HSQM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护士工号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HSGH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护士</w:t>
            </w:r>
            <w:r>
              <w:rPr>
                <w:rFonts w:ascii="宋体" w:hAnsi="宋体"/>
                <w:kern w:val="0"/>
                <w:szCs w:val="21"/>
              </w:rPr>
              <w:t>签名日期时间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QMRQSJ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63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63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记录人工号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JLRGH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记录人姓名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JLRXM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63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3025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密级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MJ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见患者信息表说明（9）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302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编码。0：正常、1：撤销；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7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95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6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302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Default="009529ED">
      <w:pPr>
        <w:rPr>
          <w:rFonts w:ascii="宋体" w:hAnsi="宋体"/>
        </w:rPr>
      </w:pPr>
      <w:r>
        <w:rPr>
          <w:rFonts w:ascii="宋体" w:hAnsi="宋体"/>
        </w:rPr>
        <w:lastRenderedPageBreak/>
        <w:t>说明：</w:t>
      </w:r>
    </w:p>
    <w:p w:rsidR="0021645E" w:rsidRDefault="009529ED" w:rsidP="00BE2714">
      <w:pPr>
        <w:numPr>
          <w:ilvl w:val="0"/>
          <w:numId w:val="16"/>
        </w:numPr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CV06.00.226离院方式代码表</w:t>
      </w:r>
    </w:p>
    <w:tbl>
      <w:tblPr>
        <w:tblW w:w="84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30"/>
        <w:gridCol w:w="2934"/>
        <w:gridCol w:w="4350"/>
      </w:tblGrid>
      <w:tr w:rsidR="0021645E"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</w:t>
            </w:r>
          </w:p>
        </w:tc>
        <w:tc>
          <w:tcPr>
            <w:tcW w:w="2934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值含义</w:t>
            </w:r>
          </w:p>
        </w:tc>
        <w:tc>
          <w:tcPr>
            <w:tcW w:w="435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说明</w:t>
            </w:r>
          </w:p>
        </w:tc>
      </w:tr>
      <w:tr w:rsidR="0021645E">
        <w:tc>
          <w:tcPr>
            <w:tcW w:w="1130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医嘱离院</w:t>
            </w:r>
          </w:p>
        </w:tc>
        <w:tc>
          <w:tcPr>
            <w:tcW w:w="4350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指患者本次治疗结束后，按住医嘱要求出院，回到住地进一步康复的等情况</w:t>
            </w: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医嘱转院</w:t>
            </w:r>
          </w:p>
        </w:tc>
        <w:tc>
          <w:tcPr>
            <w:tcW w:w="4350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指医疗机构根据诊疗需要，将患者转往相应医疗机构进一步诊治，用于统计“双向转诊”开展情况。如果接收患者的医疗机构明确，需要填写转入医疗机构的名称。</w:t>
            </w: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医嘱转社区卫生服务机构/乡镇卫生院</w:t>
            </w:r>
          </w:p>
        </w:tc>
        <w:tc>
          <w:tcPr>
            <w:tcW w:w="4350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指医疗机构根据患者诊疗情况，将患者转往相应社区卫生服务中心机构进一步诊疗，康复，用于统计“双向转诊”开展情况。如果接收患者的社区卫生服务机构明确，需要填写社区卫生服务机构/乡镇卫生院名称。</w:t>
            </w: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4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非医嘱离院</w:t>
            </w:r>
          </w:p>
        </w:tc>
        <w:tc>
          <w:tcPr>
            <w:tcW w:w="4350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指患者未按照医嘱要求而自动离院，如：患者疾病需要住院治疗，但患者出于个人原因要求出院，此种出院并非由医务人员根据患者病情决定，属于非医嘱离院。</w:t>
            </w: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5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死亡</w:t>
            </w:r>
          </w:p>
        </w:tc>
        <w:tc>
          <w:tcPr>
            <w:tcW w:w="4350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指患者在住院期间死亡</w:t>
            </w: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9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其他</w:t>
            </w:r>
          </w:p>
        </w:tc>
        <w:tc>
          <w:tcPr>
            <w:tcW w:w="4350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指除上述5种出院去向之外的其他情况</w:t>
            </w:r>
          </w:p>
        </w:tc>
      </w:tr>
    </w:tbl>
    <w:p w:rsidR="0021645E" w:rsidRDefault="009529ED">
      <w:pPr>
        <w:pStyle w:val="3"/>
      </w:pPr>
      <w:bookmarkStart w:id="32" w:name="_Toc11778695"/>
      <w:bookmarkStart w:id="33" w:name="_Toc5875"/>
      <w:bookmarkStart w:id="34" w:name="_Toc11778699"/>
      <w:bookmarkStart w:id="35" w:name="_Toc4161"/>
      <w:bookmarkStart w:id="36" w:name="_Toc42612152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32"/>
      <w:r>
        <w:t>护理操作记录</w:t>
      </w:r>
      <w:bookmarkEnd w:id="33"/>
      <w:bookmarkEnd w:id="34"/>
      <w:bookmarkEnd w:id="35"/>
    </w:p>
    <w:p w:rsidR="0021645E" w:rsidRDefault="009529ED">
      <w:pPr>
        <w:pStyle w:val="4"/>
      </w:pPr>
      <w:bookmarkStart w:id="37" w:name="_Toc426121511"/>
      <w:r>
        <w:t>—般护理记录（TB_EMR_YBHLJL）</w:t>
      </w:r>
      <w:bookmarkEnd w:id="37"/>
      <w:r w:rsidR="00B3326C">
        <w:rPr>
          <w:rFonts w:hint="eastAsia"/>
          <w:color w:val="FF0000"/>
        </w:rPr>
        <w:t>--对应一般护理取数据集</w:t>
      </w:r>
      <w:r w:rsidR="00C70099">
        <w:rPr>
          <w:rFonts w:hint="eastAsia"/>
          <w:color w:val="FF0000"/>
        </w:rPr>
        <w:t>(SQL语句)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1237"/>
        <w:gridCol w:w="1083"/>
        <w:gridCol w:w="772"/>
        <w:gridCol w:w="772"/>
        <w:gridCol w:w="2939"/>
      </w:tblGrid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一般护理记录流水号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YBHLJLLSH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DE02.01.026.00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年龄（岁）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NLS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患者年龄满1周岁的实足年龄，为患者出生后按照日历计算的历法年龄，以实足年龄的相应整数填写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DE02.01.032.00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年龄（月）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NLY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年龄不足1周岁的实足年龄的月龄，以分数形式表示:分数的整数部分代表实足月龄，分数部分分母为30，分子为不足1个月的天数</w:t>
            </w:r>
            <w:r>
              <w:rPr>
                <w:rFonts w:ascii="宋体" w:hAnsi="宋体" w:hint="eastAsia"/>
                <w:szCs w:val="21"/>
              </w:rPr>
              <w:t>，整数与分数间</w:t>
            </w:r>
            <w:r>
              <w:rPr>
                <w:rFonts w:ascii="宋体" w:hAnsi="宋体" w:hint="eastAsia"/>
                <w:szCs w:val="21"/>
              </w:rPr>
              <w:lastRenderedPageBreak/>
              <w:t>以“#”间隔，如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月1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天表示为2#</w:t>
            </w:r>
            <w:r>
              <w:rPr>
                <w:rFonts w:ascii="宋体" w:hAnsi="宋体"/>
                <w:szCs w:val="21"/>
              </w:rPr>
              <w:t>12/30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就诊流水号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JZLSH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用于与住院就诊记录表或门诊就诊记录表关联的外键(可选关联关系)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门诊/住院标志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MZZYBZ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1门诊，2住院，3家床，4体检，9其他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门（急）诊号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MJZH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按照某一特定编码规则赋予门（急）诊就诊对象的顺序号；</w:t>
            </w:r>
            <w:r>
              <w:rPr>
                <w:rFonts w:ascii="宋体" w:hAnsi="宋体"/>
                <w:kern w:val="0"/>
                <w:szCs w:val="21"/>
              </w:rPr>
              <w:t>为门诊就诊时，填写门诊号，住院号填“-”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为住院时，填写住院号，门诊号字段填“-”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DE08.10.026.00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科室名称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KSMC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left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KSBM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DE08.10.054.00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病区名称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BQMC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DE01.00.019.00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病房号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BFH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DE01.00.026.00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病床号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BCH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DE05.01.024.00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填写院内西医诊断编码，</w:t>
            </w:r>
            <w:r>
              <w:rPr>
                <w:rFonts w:ascii="宋体" w:hAnsi="宋体"/>
                <w:szCs w:val="21"/>
              </w:rPr>
              <w:t>多个以“;”间隔。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DE05.01.025.00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512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填写院内西医诊断名称，</w:t>
            </w:r>
            <w:r>
              <w:rPr>
                <w:rFonts w:ascii="宋体" w:hAnsi="宋体"/>
                <w:szCs w:val="21"/>
              </w:rPr>
              <w:t>多个以“;”间隔。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DE02.10.022.00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过敏史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GMS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DE04.10.186.00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体温（℃）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TW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4,1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DE04.10.174.00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收缩压（mmHg)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DE04.10.176.00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舒张压(mmHg)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SZY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DE04.10.188.00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体重（kg)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6,2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DE04.10.082.00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呼吸频率(次/min)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HXPLC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DE04.10.118.00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脉率(次/min)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DE04.50.149.00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血氧饱和度（％)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XYBHD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DE04.10.237.00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足背动脉搏动标志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ZBDMBDBZ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1-是；0-否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DE03.00.080.00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饮食情况代码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YSQKDM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1、良好；2、—般；3、较差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DE06.00.291.00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饮食指导代码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YSZDDM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见说明（3），CV06.00.224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DE06.00.181.00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简要病情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JYBQ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DE06.00.204.00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发出手术安全核对表标志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FCSSAQHDBZ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DE06.00.338.00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收回手术安全核对表标志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SHSSAQHDBZ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DE06.00.204.00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发出手术风险评估表标志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FCSSFXPGBZ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DE06.00.338.00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收回手术风险评</w:t>
            </w:r>
            <w:r>
              <w:rPr>
                <w:rFonts w:ascii="宋体" w:hAnsi="宋体"/>
                <w:szCs w:val="21"/>
              </w:rPr>
              <w:lastRenderedPageBreak/>
              <w:t>估表标志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t>SHSSFXPGB</w:t>
            </w:r>
            <w:r>
              <w:rPr>
                <w:rFonts w:ascii="宋体" w:hAnsi="宋体"/>
                <w:szCs w:val="21"/>
              </w:rPr>
              <w:lastRenderedPageBreak/>
              <w:t>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lastRenderedPageBreak/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DE06.00.201.00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隔离标志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GLBZ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DE06.00.202.00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隔离种类代码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GLZLDM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见说明（4），CV06.00.222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护士姓名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HSQM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护士工号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HSGH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签名日期时间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QMRQSJ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DE06.00.211.00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护理等级代码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HLDJDM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见说明（1），CV06.00.220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DE06.00.212.00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护理类型代码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HLLXDM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见说明（2），CV06.00.221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DE06.00.209.00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导管护理描述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DGHLMS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DE06.00.229.00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气管护理代码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QGHLDM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1、翻身拍背；2、雾化吸人；3、吸痰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DE04.10.259.00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体位护理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TWHL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DE04.50.068.00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皮肤护理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PFHL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DE06.00.292.00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营养护理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YYHL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DE06.00.283.00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心理护理代码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XLHLDM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1、根据病人心理状况施行心理护理；2、家属心理支持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DE06.00.178.00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安全护理代码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AQHLDM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1、勤巡视病房；2、加床档；3、约束四肢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DE02.10.031.00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护理观察项目名称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HLGCXMMC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如患者神智状态、饮食情况、皮肤情况、氧疗情况、排尿排便情况、流量、出量、入量等。多个观察项目间”;”间隔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DE02.10.028.00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护理观察结果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HLGCJG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多个观察项目间”;”间隔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DE06.00.342.00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护理操作名称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HLCZMC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进行护理操作的具体名称。</w:t>
            </w:r>
            <w:r>
              <w:rPr>
                <w:rFonts w:ascii="宋体" w:hAnsi="宋体"/>
                <w:szCs w:val="21"/>
              </w:rPr>
              <w:t>不同的护理操作项目类目间”;”间隔。同一护理操作项目类目的不同护理操作间，用“，”间隔。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DE06.00.210.00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护理操作项目类目名称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HLCZXMMC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多个护理操作项目的名称。不同的护理操作项目类目间”;”间隔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DE06.00.209.00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护理操作结果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HLCZJG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多个护理操作项目的详细描述。不同的护理操作项目类目间”;”间隔。同一护理操作项目类目的不同护理操作间，用“，”间隔。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密级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见患者信息表说明（9）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编码。0：正常、1：撤销； 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Default="009529ED">
      <w:pPr>
        <w:rPr>
          <w:rFonts w:ascii="宋体" w:hAnsi="宋体"/>
        </w:rPr>
      </w:pPr>
      <w:r>
        <w:rPr>
          <w:rFonts w:ascii="宋体" w:hAnsi="宋体"/>
        </w:rPr>
        <w:t>说明：</w:t>
      </w:r>
    </w:p>
    <w:p w:rsidR="0021645E" w:rsidRDefault="009529ED" w:rsidP="00BE2714">
      <w:pPr>
        <w:numPr>
          <w:ilvl w:val="0"/>
          <w:numId w:val="17"/>
        </w:numPr>
        <w:rPr>
          <w:rFonts w:ascii="宋体" w:hAnsi="宋体"/>
        </w:rPr>
      </w:pPr>
      <w:r>
        <w:rPr>
          <w:rFonts w:ascii="宋体" w:hAnsi="宋体"/>
          <w:szCs w:val="21"/>
        </w:rPr>
        <w:t>CV06.00.220护理等级代码表</w:t>
      </w:r>
    </w:p>
    <w:tbl>
      <w:tblPr>
        <w:tblW w:w="84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30"/>
        <w:gridCol w:w="2934"/>
        <w:gridCol w:w="4350"/>
      </w:tblGrid>
      <w:tr w:rsidR="0021645E"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</w:t>
            </w:r>
          </w:p>
        </w:tc>
        <w:tc>
          <w:tcPr>
            <w:tcW w:w="2934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值含义</w:t>
            </w:r>
          </w:p>
        </w:tc>
        <w:tc>
          <w:tcPr>
            <w:tcW w:w="435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说明</w:t>
            </w:r>
          </w:p>
        </w:tc>
      </w:tr>
      <w:tr w:rsidR="0021645E">
        <w:tc>
          <w:tcPr>
            <w:tcW w:w="1130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特级护理</w:t>
            </w:r>
          </w:p>
        </w:tc>
        <w:tc>
          <w:tcPr>
            <w:tcW w:w="4350" w:type="dxa"/>
            <w:tcBorders>
              <w:top w:val="single" w:sz="12" w:space="0" w:color="auto"/>
            </w:tcBorders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一级护理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二级护理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4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三级护理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</w:tbl>
    <w:p w:rsidR="0021645E" w:rsidRDefault="0021645E">
      <w:pPr>
        <w:ind w:left="720"/>
        <w:rPr>
          <w:rFonts w:ascii="宋体" w:hAnsi="宋体"/>
        </w:rPr>
      </w:pPr>
    </w:p>
    <w:p w:rsidR="0021645E" w:rsidRDefault="009529ED" w:rsidP="00BE2714">
      <w:pPr>
        <w:numPr>
          <w:ilvl w:val="0"/>
          <w:numId w:val="17"/>
        </w:numPr>
        <w:rPr>
          <w:rFonts w:ascii="宋体" w:hAnsi="宋体"/>
        </w:rPr>
      </w:pPr>
      <w:r>
        <w:rPr>
          <w:rFonts w:ascii="宋体" w:hAnsi="宋体"/>
          <w:szCs w:val="21"/>
        </w:rPr>
        <w:t>CV06.00.221护理类型代码表</w:t>
      </w:r>
    </w:p>
    <w:tbl>
      <w:tblPr>
        <w:tblW w:w="84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30"/>
        <w:gridCol w:w="2934"/>
        <w:gridCol w:w="4350"/>
      </w:tblGrid>
      <w:tr w:rsidR="0021645E"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</w:t>
            </w:r>
          </w:p>
        </w:tc>
        <w:tc>
          <w:tcPr>
            <w:tcW w:w="2934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值含义</w:t>
            </w:r>
          </w:p>
        </w:tc>
        <w:tc>
          <w:tcPr>
            <w:tcW w:w="435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说明</w:t>
            </w:r>
          </w:p>
        </w:tc>
      </w:tr>
      <w:tr w:rsidR="0021645E">
        <w:tc>
          <w:tcPr>
            <w:tcW w:w="1130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基础护理</w:t>
            </w:r>
          </w:p>
        </w:tc>
        <w:tc>
          <w:tcPr>
            <w:tcW w:w="4350" w:type="dxa"/>
            <w:tcBorders>
              <w:top w:val="single" w:sz="12" w:space="0" w:color="auto"/>
            </w:tcBorders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特殊护理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辩证施护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9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其他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</w:tbl>
    <w:p w:rsidR="0021645E" w:rsidRDefault="009529ED" w:rsidP="00BE2714">
      <w:pPr>
        <w:numPr>
          <w:ilvl w:val="0"/>
          <w:numId w:val="17"/>
        </w:numPr>
        <w:rPr>
          <w:rFonts w:ascii="宋体" w:hAnsi="宋体"/>
        </w:rPr>
      </w:pPr>
      <w:r>
        <w:rPr>
          <w:rFonts w:ascii="宋体" w:hAnsi="宋体"/>
        </w:rPr>
        <w:tab/>
        <w:t>CV06.00.224 饮食指导代码表</w:t>
      </w:r>
    </w:p>
    <w:tbl>
      <w:tblPr>
        <w:tblW w:w="84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30"/>
        <w:gridCol w:w="2934"/>
        <w:gridCol w:w="4350"/>
      </w:tblGrid>
      <w:tr w:rsidR="0021645E"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</w:t>
            </w:r>
          </w:p>
        </w:tc>
        <w:tc>
          <w:tcPr>
            <w:tcW w:w="2934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值含义</w:t>
            </w:r>
          </w:p>
        </w:tc>
        <w:tc>
          <w:tcPr>
            <w:tcW w:w="435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说明</w:t>
            </w:r>
          </w:p>
        </w:tc>
      </w:tr>
      <w:tr w:rsidR="0021645E">
        <w:tc>
          <w:tcPr>
            <w:tcW w:w="1130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01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普通饮食</w:t>
            </w:r>
          </w:p>
        </w:tc>
        <w:tc>
          <w:tcPr>
            <w:tcW w:w="4350" w:type="dxa"/>
            <w:tcBorders>
              <w:top w:val="single" w:sz="12" w:space="0" w:color="auto"/>
            </w:tcBorders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02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软食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03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半流食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04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流食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05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禁食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06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禁食水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07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鼻饲饮食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08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低盐低脂饮食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09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糖尿病饮食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99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其他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</w:tbl>
    <w:p w:rsidR="0021645E" w:rsidRDefault="009529ED" w:rsidP="00BE2714">
      <w:pPr>
        <w:numPr>
          <w:ilvl w:val="0"/>
          <w:numId w:val="17"/>
        </w:numPr>
        <w:rPr>
          <w:rFonts w:ascii="宋体" w:hAnsi="宋体"/>
        </w:rPr>
      </w:pPr>
      <w:r>
        <w:rPr>
          <w:rFonts w:ascii="宋体" w:hAnsi="宋体"/>
          <w:szCs w:val="21"/>
        </w:rPr>
        <w:t>CV06.00.222隔离种类代码表</w:t>
      </w:r>
    </w:p>
    <w:tbl>
      <w:tblPr>
        <w:tblW w:w="84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30"/>
        <w:gridCol w:w="2934"/>
        <w:gridCol w:w="4350"/>
      </w:tblGrid>
      <w:tr w:rsidR="0021645E"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</w:t>
            </w:r>
          </w:p>
        </w:tc>
        <w:tc>
          <w:tcPr>
            <w:tcW w:w="2934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值含义</w:t>
            </w:r>
          </w:p>
        </w:tc>
        <w:tc>
          <w:tcPr>
            <w:tcW w:w="435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说明</w:t>
            </w:r>
          </w:p>
        </w:tc>
      </w:tr>
      <w:tr w:rsidR="0021645E">
        <w:tc>
          <w:tcPr>
            <w:tcW w:w="1130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消化道隔离</w:t>
            </w:r>
          </w:p>
        </w:tc>
        <w:tc>
          <w:tcPr>
            <w:tcW w:w="4350" w:type="dxa"/>
            <w:tcBorders>
              <w:top w:val="single" w:sz="12" w:space="0" w:color="auto"/>
            </w:tcBorders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呼吸道隔离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接触隔离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4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血液-体液隔离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5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严密隔离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6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昆虫隔离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7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保护性隔离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</w:tbl>
    <w:p w:rsidR="0050610A" w:rsidRDefault="009529ED" w:rsidP="0050610A">
      <w:pPr>
        <w:pStyle w:val="4"/>
      </w:pPr>
      <w:bookmarkStart w:id="38" w:name="_Toc426121512"/>
      <w:r>
        <w:lastRenderedPageBreak/>
        <w:t>病危（重）护理记录（TB_EMR_WBZHLJL）</w:t>
      </w:r>
      <w:bookmarkEnd w:id="38"/>
      <w:r w:rsidR="0050610A">
        <w:rPr>
          <w:rFonts w:hint="eastAsia"/>
        </w:rPr>
        <w:t>--</w:t>
      </w:r>
      <w:r w:rsidR="0050610A">
        <w:rPr>
          <w:rFonts w:hint="eastAsia"/>
          <w:color w:val="FF0000"/>
        </w:rPr>
        <w:t>对应一般护理取数据集</w:t>
      </w:r>
      <w:r w:rsidR="00680BB1">
        <w:rPr>
          <w:rFonts w:hint="eastAsia"/>
          <w:color w:val="FF0000"/>
        </w:rPr>
        <w:t>(SQL语句)</w:t>
      </w:r>
      <w:r w:rsidR="0050610A">
        <w:rPr>
          <w:rFonts w:hint="eastAsia"/>
          <w:color w:val="FF0000"/>
        </w:rPr>
        <w:t>--针对危重标记的病人取数</w:t>
      </w:r>
    </w:p>
    <w:p w:rsidR="0021645E" w:rsidRDefault="0021645E">
      <w:pPr>
        <w:pStyle w:val="4"/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1237"/>
        <w:gridCol w:w="1083"/>
        <w:gridCol w:w="772"/>
        <w:gridCol w:w="772"/>
        <w:gridCol w:w="2939"/>
      </w:tblGrid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病危（重）护理记录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BWZHLJLLSH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DE02.01.026.00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年龄（岁）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NLS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患者年龄满1周岁的实足年龄，为患者出生后按照日历计算的历法年龄，以实足年龄的相应整数填写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DE02.01.032.00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年龄（月）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NLY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年龄不足1周岁的实足年龄的月龄，以分数形式表示:分数的整数部分代表实足月龄，分数部分分母为30，分子为不足1个月的天数</w:t>
            </w:r>
            <w:r>
              <w:rPr>
                <w:rFonts w:ascii="宋体" w:hAnsi="宋体" w:hint="eastAsia"/>
                <w:szCs w:val="21"/>
              </w:rPr>
              <w:t>，整数与分数间以“#”间隔，如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月1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天表示为2#</w:t>
            </w:r>
            <w:r>
              <w:rPr>
                <w:rFonts w:ascii="宋体" w:hAnsi="宋体"/>
                <w:szCs w:val="21"/>
              </w:rPr>
              <w:t>12/30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就诊流水号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JZLSH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用于与住院就诊记录表或门诊就诊记录表关联的外键(可选关联关系)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门诊/住院标志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MZZYBZ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1门诊，2住院，3家床，4体检，9其他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门（急）诊号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MJZH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按照某一特定编码规则赋予门（急）诊就诊对象的顺序号；</w:t>
            </w:r>
            <w:r>
              <w:rPr>
                <w:rFonts w:ascii="宋体" w:hAnsi="宋体"/>
                <w:kern w:val="0"/>
                <w:szCs w:val="21"/>
              </w:rPr>
              <w:t>为门诊就诊时，填写门诊号，住院号填“-”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为住院时，填写住院号，门诊号字段填“-”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DE08.10.026.00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科室名称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KSMC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KSBM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DE08.10.054.00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病区名称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BQMC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DE01.00.019.00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病房号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BFH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DE01.00.026.00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病床号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BCH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DE06.00.211.00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护理等级代码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HLDJDM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CV06.00.220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DE06.00.212.00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护理类型代码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HLLXDM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CV06.00.221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DE02.10.022.00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过敏史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GMS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DE05.01.024.00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填写院内西医诊断编码，</w:t>
            </w:r>
            <w:r>
              <w:rPr>
                <w:rFonts w:ascii="宋体" w:hAnsi="宋体"/>
                <w:szCs w:val="21"/>
              </w:rPr>
              <w:t>多个以“;”间隔。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DE05.01.025.00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512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填写院内西医诊断名称，</w:t>
            </w:r>
            <w:r>
              <w:rPr>
                <w:rFonts w:ascii="宋体" w:hAnsi="宋体"/>
                <w:szCs w:val="21"/>
              </w:rPr>
              <w:t>多个以“;”间隔。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DE04.10.186.00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体温（℃）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TW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4,1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DE04.10.174.00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收缩压（mmHg)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SSY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DE04.10.176.00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舒张压(mmHg)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SZY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DE04.10.188.00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体重（kg)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TZ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6,2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DE04.10.082.00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呼吸频率(次/min)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HXPLC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DE04.10.206.00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心率(次/min)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DE04.50.102.00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血糖检测值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XTJCZ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DE03.00.080.00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饮食情况代码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YSQKDM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1、良好；2、—般；3、较差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DE06.00.207.00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呼吸机监护项目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HXJJHXM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护士姓名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HSQM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护士工号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HSGH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签名日期时间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QMRQJ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DE02.10.031.00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护理观察项目名称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HLGCXMMC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如患者神智状态、饮食情况、皮肤情况、氧疗情况、排尿排便情况、流量、出量、入量等。多个观察项目间”;”间隔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DE02.10.028.00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护理观察结果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HLGCJG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多个观察项目间”;”间隔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DE06.00.342.00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护理操作名称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HLCZMC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进行护理操作的具体名称。</w:t>
            </w:r>
            <w:r>
              <w:rPr>
                <w:rFonts w:ascii="宋体" w:hAnsi="宋体"/>
                <w:szCs w:val="21"/>
              </w:rPr>
              <w:t>不同的护理操作项目类目间”;”间隔。同一护理操作项目类目的不同护理操作间，用“，”间隔。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DE06.00.210.00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护理操作项目类目名称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HLCZXMMC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多个护理操作项目的名称。不同的护理操作项目类目间”;”间隔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DE06.00.209.00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护理操作结果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HLCZJG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多个护理操作项目的详细描述。不同的护理操作项目类目间”;”间隔。同一护理操作项目类目的不同护理操作间，用“，”间隔。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密级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见患者信息表说明（9）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编码。0：正常、1：撤销； 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Pr="006E5EB2" w:rsidRDefault="009529ED">
      <w:pPr>
        <w:pStyle w:val="4"/>
        <w:rPr>
          <w:color w:val="FF0000"/>
        </w:rPr>
      </w:pPr>
      <w:bookmarkStart w:id="39" w:name="_Toc426121514"/>
      <w:r>
        <w:t>生命体征测量记录（TB_EMR_SMTZCLJL）</w:t>
      </w:r>
      <w:bookmarkEnd w:id="39"/>
      <w:r w:rsidR="00E27044">
        <w:rPr>
          <w:rFonts w:hint="eastAsia"/>
        </w:rPr>
        <w:t>--</w:t>
      </w:r>
      <w:r w:rsidR="00B90CC0" w:rsidRPr="006E5EB2">
        <w:rPr>
          <w:rFonts w:hint="eastAsia"/>
          <w:color w:val="FF0000"/>
        </w:rPr>
        <w:t>可</w:t>
      </w:r>
      <w:r w:rsidR="00E27044" w:rsidRPr="006E5EB2">
        <w:rPr>
          <w:rFonts w:hint="eastAsia"/>
          <w:color w:val="FF0000"/>
        </w:rPr>
        <w:t>对应体温单取出数据集</w:t>
      </w:r>
      <w:r w:rsidR="00A972A4">
        <w:rPr>
          <w:rFonts w:hint="eastAsia"/>
          <w:color w:val="FF0000"/>
        </w:rPr>
        <w:t>(SQL语句)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1237"/>
        <w:gridCol w:w="1083"/>
        <w:gridCol w:w="772"/>
        <w:gridCol w:w="772"/>
        <w:gridCol w:w="2939"/>
      </w:tblGrid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DE01.00.008.00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生命体征测量记录流水号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SMTZCLJLSH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DE02.01.026.00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年龄（岁）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NLS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患者年龄满1周岁的实足年龄，为患者出生后按照日历计算的历法年龄，以实足年龄的相应整数填写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DE02.01.032.00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年龄（月）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NLY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年龄不足1周岁的实足年龄的月龄，以分数形式表示:分数的整数部分代表实足月龄，分数部分分母为30，分子为不足1个月的天数</w:t>
            </w:r>
            <w:r>
              <w:rPr>
                <w:rFonts w:ascii="宋体" w:hAnsi="宋体" w:hint="eastAsia"/>
                <w:szCs w:val="21"/>
              </w:rPr>
              <w:t>，整数与分数间以“#”间隔，如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月1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天表示为2#</w:t>
            </w:r>
            <w:r>
              <w:rPr>
                <w:rFonts w:ascii="宋体" w:hAnsi="宋体"/>
                <w:szCs w:val="21"/>
              </w:rPr>
              <w:t>12/30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就诊流水号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JZLSH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用于与住院就诊记录表或门诊就诊记录表关联的外键(可选关联关系)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门诊/住院标志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MZZYBZ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1门诊，2住院，3家床，4体检，9其他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门（急）诊号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MJZH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按照某一特定编码规则赋予门（急）诊就诊对象的顺序号；</w:t>
            </w:r>
            <w:r>
              <w:rPr>
                <w:rFonts w:ascii="宋体" w:hAnsi="宋体"/>
                <w:kern w:val="0"/>
                <w:szCs w:val="21"/>
              </w:rPr>
              <w:t>为门诊就诊时，填写门诊号，住院号填“-”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DE01.00.014.00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住院号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ZYH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为住院时，填写住院号，门诊号字段填“-”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DE08.10.026.00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科室名称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KSMC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KSBM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DE08.10.054.00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病区名称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BQMC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DE01.00.019.00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病房号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BFH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DE01.00.026.00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病床号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BCH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DE05.01.024.00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填写院内西医诊断编码，</w:t>
            </w:r>
            <w:r>
              <w:rPr>
                <w:rFonts w:ascii="宋体" w:hAnsi="宋体"/>
                <w:szCs w:val="21"/>
              </w:rPr>
              <w:t>多个以“;”间隔。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DE05.01.025.00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512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填写院内西医诊断名称，</w:t>
            </w:r>
            <w:r>
              <w:rPr>
                <w:rFonts w:ascii="宋体" w:hAnsi="宋体"/>
                <w:szCs w:val="21"/>
              </w:rPr>
              <w:t>多个以“;”间隔。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DE06.00.092.00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入院日期时间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RYRQSJ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DE06.00.310.00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实际住院天数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SJZYTS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患者当前的实际住院天数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DE04.10.258.00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体格检查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TGJC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DE06.00.270.00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手术或分娩后天数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SSHFMHTS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DE04.10.082.00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呼吸频率(次/min)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HXPLC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DE06.00.239.00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使用呼吸机标志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SYHXJBZ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DE04.10.118.00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脉率(次/min)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MLC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DE04.10.206.00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起搏器心率(次/min)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QBQXLC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DE04.10.206.00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心率(次/min)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XLC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DE04.10.186.00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体温（℃）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TW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4,1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DE04.10.174.00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收缩压（mmHg)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SSY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DE04.10.176.00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舒张压(mmHg)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SZY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DE04.10.188.00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体重（kg)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6，2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DE04.10.052.00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腹围（cm)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FW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5，1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护士姓名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HSQM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护士工号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HSGH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签名日期时间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QMRQSJ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DE02.10.031.00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护理观察项目名称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HLGCXMMC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如患者神智状态、饮食情况、皮肤情况、氧疗情况、排尿排便情况、流量、出量、入量等。多个观察项目间”;”间隔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DE02.10.028.00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护理观察结果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HLGCJG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多个观察项目间”;”间隔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LRQSJ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密级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见患者信息表说明（9）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编码。0：正常、1：撤销； 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Default="009529ED">
      <w:pPr>
        <w:pStyle w:val="4"/>
      </w:pPr>
      <w:bookmarkStart w:id="40" w:name="_Toc426121515"/>
      <w:r>
        <w:lastRenderedPageBreak/>
        <w:t>出入量记录</w:t>
      </w:r>
      <w:bookmarkEnd w:id="40"/>
    </w:p>
    <w:p w:rsidR="0021645E" w:rsidRPr="00B53504" w:rsidRDefault="009529ED">
      <w:pPr>
        <w:pStyle w:val="5"/>
        <w:rPr>
          <w:color w:val="FF0000"/>
        </w:rPr>
      </w:pPr>
      <w:r>
        <w:t>出入量记录（TB_EMR_CRLJL）</w:t>
      </w:r>
      <w:r w:rsidR="006E5EB2">
        <w:rPr>
          <w:rFonts w:hint="eastAsia"/>
        </w:rPr>
        <w:t>---</w:t>
      </w:r>
      <w:r w:rsidR="006E5EB2" w:rsidRPr="00B53504">
        <w:rPr>
          <w:rFonts w:hint="eastAsia"/>
          <w:color w:val="FF0000"/>
        </w:rPr>
        <w:t>可对应一般护理记录取</w:t>
      </w:r>
      <w:r w:rsidR="00305ABA" w:rsidRPr="00B53504">
        <w:rPr>
          <w:rFonts w:hint="eastAsia"/>
          <w:color w:val="FF0000"/>
        </w:rPr>
        <w:t>数据集</w:t>
      </w:r>
      <w:r w:rsidR="00FE0320">
        <w:rPr>
          <w:rFonts w:hint="eastAsia"/>
          <w:color w:val="FF0000"/>
        </w:rPr>
        <w:t>(SQL语句)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8"/>
        <w:gridCol w:w="1727"/>
        <w:gridCol w:w="1256"/>
        <w:gridCol w:w="1100"/>
        <w:gridCol w:w="784"/>
        <w:gridCol w:w="920"/>
        <w:gridCol w:w="2691"/>
      </w:tblGrid>
      <w:tr w:rsidR="0021645E">
        <w:trPr>
          <w:jc w:val="center"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69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28" w:type="dxa"/>
            <w:shd w:val="clear" w:color="auto" w:fill="FFCC99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7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56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100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920" w:type="dxa"/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DE01.00.008.00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出入量记录流水号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CRLJLLSH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卡号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KH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卡类型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KLX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DE02.01.026.00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年龄（岁）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NLS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患者年龄满1周岁的实足年龄，为患者出生后按照日历计算的历法年龄，以实足年龄的相应整数填写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DE02.01.032.00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年龄（月）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NLY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年龄不足1周岁的实足年龄的月龄，以分数形式表示:分数的整数部分代表实足月龄，分数部分分母为30，分子为不足1个月的天数</w:t>
            </w:r>
            <w:r>
              <w:rPr>
                <w:rFonts w:ascii="宋体" w:hAnsi="宋体" w:hint="eastAsia"/>
                <w:szCs w:val="21"/>
              </w:rPr>
              <w:t>，整数与分数间以“#”间隔，如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月1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天表示为2#</w:t>
            </w:r>
            <w:r>
              <w:rPr>
                <w:rFonts w:ascii="宋体" w:hAnsi="宋体"/>
                <w:szCs w:val="21"/>
              </w:rPr>
              <w:t>12/30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就诊流水号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JZLSH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用于与住院就诊记录表或门诊就诊记录表关联的外键(可选关联关系)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门诊/住院标志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MZZYBZ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1门诊，2住院，3家床，4体检，9其他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DE01.00.010.00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门（急）诊号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MJZH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按照某一特定编码规则赋予门（急）诊就诊对象的顺序号；</w:t>
            </w:r>
            <w:r>
              <w:rPr>
                <w:rFonts w:ascii="宋体" w:hAnsi="宋体"/>
                <w:kern w:val="0"/>
                <w:szCs w:val="21"/>
              </w:rPr>
              <w:t>为门诊就诊时，填写门诊号，住院号填“-”</w:t>
            </w:r>
          </w:p>
        </w:tc>
      </w:tr>
      <w:tr w:rsidR="0021645E">
        <w:trPr>
          <w:jc w:val="center"/>
        </w:trPr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DE01.00.014.00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住院号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ZYH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为住院时，填写住院号，门诊号字段填“-”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DE08.10.026.00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科室名称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KSMC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科室编码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KSBM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DE08.10.054.00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病区名称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BQMC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DE01.00.019.00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病房号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BFH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69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DE01.00.026.00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病床号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BCH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69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DE04.10.188.00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体重(kg)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TZ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6，2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DE05.01.024.00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疾病诊断编码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JBZDDM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填写院内西医诊断编码，</w:t>
            </w:r>
            <w:r>
              <w:rPr>
                <w:rFonts w:ascii="宋体" w:hAnsi="宋体"/>
                <w:szCs w:val="21"/>
              </w:rPr>
              <w:t>多个以“;”间隔。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DE05.01.025.00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疾病诊断名称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JBZDMC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512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填写院内西医诊断名称，</w:t>
            </w:r>
            <w:r>
              <w:rPr>
                <w:rFonts w:ascii="宋体" w:hAnsi="宋体"/>
                <w:szCs w:val="21"/>
              </w:rPr>
              <w:t>多个以“;”间隔。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DE06.00.211.00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护理等级代码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HLDJDM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CV06.00.220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DE06.00.212.00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护理类型代码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HLLXDM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CV06.00.221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DE02.10.031.00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护理观察项目名称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HLGCXMMC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如患者神智状态、饮食情况、皮肤情况、氧疗情况、排尿排便情况、流量、出量、入量等。多个观察项目间”;”间隔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DE02.10.028.00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护理观察结果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HLGCJG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多个观察项目间”;”间隔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DE06.00.210.00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护理操作名称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HLCZMC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进行护理操作的具体名称。</w:t>
            </w:r>
            <w:r>
              <w:rPr>
                <w:rFonts w:ascii="宋体" w:hAnsi="宋体"/>
                <w:szCs w:val="21"/>
              </w:rPr>
              <w:t>不同的护理操作项目类目间”;”间隔。同一护理操作项目类目的不同护理操作间，用“，”间隔。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DE06.00.342.00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护理操作项目类目名称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HLCZXMMC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多个护理操作项目的名称。不同的护理操作项目类目间”;”间隔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DE06.00.209.00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护理操作结果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HLCZJG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多个护理操作项目的详细描述。不同的护理操作项目类目间”;”间隔。同一护理操作项目类目的不同护理操作间，用“，”间隔。</w:t>
            </w: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DE04.01.048.00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呕吐标志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OTBZ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DE04.01.051.00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排尿困难标志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PNKNBZ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DE06.00.164.00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中药使用类别代码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ZYSYLBDM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bookmarkStart w:id="41" w:name="_Hlk17576515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CV06.00.101中药使用类别代码表</w:t>
            </w:r>
            <w:bookmarkEnd w:id="41"/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DE02.01.039.00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护士姓名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HSQM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69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护士工号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HSGH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69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DE09.00.053.00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签名日期时间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QMRQSJ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84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21645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DE09.00.053.00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8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2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记录人工号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JLRGH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DE02.01.039.00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记录人姓名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JLRXM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8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2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密级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MJ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见患者信息表说明（9）</w:t>
            </w: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编码。0：正常、1：撤销； </w:t>
            </w: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92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69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Pr="00425E38" w:rsidRDefault="009529ED">
      <w:pPr>
        <w:pStyle w:val="5"/>
        <w:rPr>
          <w:color w:val="FF0000"/>
        </w:rPr>
      </w:pPr>
      <w:bookmarkStart w:id="42" w:name="_Toc426121516"/>
      <w:r>
        <w:lastRenderedPageBreak/>
        <w:t>出入量用药记录（TB_EMR_CRLYYJL）</w:t>
      </w:r>
      <w:r w:rsidR="00D03381">
        <w:rPr>
          <w:rFonts w:hint="eastAsia"/>
        </w:rPr>
        <w:t>---</w:t>
      </w:r>
      <w:r w:rsidR="00D03381" w:rsidRPr="00425E38">
        <w:rPr>
          <w:rFonts w:hint="eastAsia"/>
          <w:color w:val="FF0000"/>
        </w:rPr>
        <w:t>可取医嘱执行记录，整理成数据集</w:t>
      </w:r>
      <w:r w:rsidR="00C30031">
        <w:rPr>
          <w:rFonts w:hint="eastAsia"/>
          <w:color w:val="FF0000"/>
        </w:rPr>
        <w:t>(SQL语句)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4"/>
        <w:gridCol w:w="1985"/>
        <w:gridCol w:w="1134"/>
        <w:gridCol w:w="992"/>
        <w:gridCol w:w="709"/>
        <w:gridCol w:w="893"/>
        <w:gridCol w:w="2769"/>
      </w:tblGrid>
      <w:tr w:rsidR="0021645E">
        <w:trPr>
          <w:jc w:val="center"/>
        </w:trPr>
        <w:tc>
          <w:tcPr>
            <w:tcW w:w="172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24" w:type="dxa"/>
            <w:shd w:val="clear" w:color="auto" w:fill="FFCC99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99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09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893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769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24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985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出入量用药明细流水号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CRLMXLSH</w:t>
            </w:r>
          </w:p>
        </w:tc>
        <w:tc>
          <w:tcPr>
            <w:tcW w:w="99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09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893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769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出入量记录流水号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CRLJLLSH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门诊/住院标志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ind w:leftChars="-45" w:left="-94" w:rightChars="-45" w:right="-94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MZZYBZ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1门诊，2住院，3家床，4体检，9其他</w:t>
            </w:r>
          </w:p>
        </w:tc>
      </w:tr>
      <w:tr w:rsidR="0021645E">
        <w:trPr>
          <w:jc w:val="center"/>
        </w:trPr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就诊流水号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ind w:leftChars="-45" w:left="-94" w:rightChars="-45" w:right="-9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JZLSH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用于与住院就诊记录表或门诊就诊记录表关联的外键(可选关联关系)</w:t>
            </w:r>
          </w:p>
        </w:tc>
      </w:tr>
      <w:tr w:rsidR="0021645E">
        <w:trPr>
          <w:jc w:val="center"/>
        </w:trPr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为住院时，填写住院号，门诊号字段填“-”</w:t>
            </w:r>
          </w:p>
        </w:tc>
      </w:tr>
      <w:tr w:rsidR="0021645E">
        <w:trPr>
          <w:jc w:val="center"/>
        </w:trPr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DE01.00.010.00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门（急）诊号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MJZH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按照某一特定编码规则赋予门（急）诊就诊对象的顺序号；</w:t>
            </w:r>
            <w:r>
              <w:rPr>
                <w:rFonts w:ascii="宋体" w:hAnsi="宋体"/>
                <w:kern w:val="0"/>
                <w:szCs w:val="21"/>
              </w:rPr>
              <w:t>为门诊就诊时，填写门诊号，住院号填“-”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DE08.50.022.00</w:t>
            </w: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药物名称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XMMC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89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76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DE06.00.136.00</w:t>
            </w: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药品用法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YPYF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89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76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用药频次代码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SYPCDM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89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见门诊处方明细表说明（</w:t>
            </w:r>
            <w:r>
              <w:rPr>
                <w:rFonts w:ascii="宋体" w:hAnsi="宋体" w:hint="eastAsia"/>
                <w:kern w:val="0"/>
                <w:szCs w:val="21"/>
              </w:rPr>
              <w:t>4</w:t>
            </w:r>
            <w:r>
              <w:rPr>
                <w:rFonts w:ascii="宋体" w:hAnsi="宋体"/>
                <w:kern w:val="0"/>
                <w:szCs w:val="21"/>
              </w:rPr>
              <w:t>）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用药频次</w:t>
            </w: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SYPC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89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76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一时段内用药次数。如：一日三次。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DE08.50.011.00</w:t>
            </w: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药物剂型代码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YNJXDM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9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76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院内药物剂型代码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DE08.50.023.00</w:t>
            </w: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每次使用剂量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15,3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76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DE08.50.024.00</w:t>
            </w: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使用剂量单位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DW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0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64</w:t>
            </w:r>
          </w:p>
        </w:tc>
        <w:tc>
          <w:tcPr>
            <w:tcW w:w="89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76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DE06.00.135.00</w:t>
            </w: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药物使用总剂量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YWSYZJL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数字</w:t>
            </w:r>
          </w:p>
        </w:tc>
        <w:tc>
          <w:tcPr>
            <w:tcW w:w="70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15,3</w:t>
            </w:r>
          </w:p>
        </w:tc>
        <w:tc>
          <w:tcPr>
            <w:tcW w:w="89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76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DE06.00.134.00</w:t>
            </w: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用药途径代码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YF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0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9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76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见门诊处方明细表说明（</w:t>
            </w:r>
            <w:r>
              <w:rPr>
                <w:rFonts w:ascii="宋体" w:hAnsi="宋体" w:hint="eastAsia"/>
                <w:kern w:val="0"/>
                <w:szCs w:val="21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）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DE09.00.053.00</w:t>
            </w: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09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76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记录人工号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JLRGH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0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89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76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DE02.01.039.00</w:t>
            </w: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记录人姓名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JLRXM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0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89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76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09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76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修改标志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XGBZ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数字</w:t>
            </w:r>
          </w:p>
        </w:tc>
        <w:tc>
          <w:tcPr>
            <w:tcW w:w="709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76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编码。0：正常、1：撤销； 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0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89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76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jc w:val="center"/>
        </w:trPr>
        <w:tc>
          <w:tcPr>
            <w:tcW w:w="172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13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99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09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89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76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Pr="00331EE4" w:rsidRDefault="009529ED" w:rsidP="00331EE4">
      <w:pPr>
        <w:pStyle w:val="3"/>
      </w:pPr>
      <w:bookmarkStart w:id="43" w:name="_Toc19811"/>
      <w:bookmarkStart w:id="44" w:name="_Toc11778700"/>
      <w:bookmarkStart w:id="45" w:name="_Toc21101"/>
      <w:bookmarkEnd w:id="42"/>
      <w:r>
        <w:lastRenderedPageBreak/>
        <w:t>一般治疗处置记录</w:t>
      </w:r>
      <w:bookmarkEnd w:id="43"/>
      <w:bookmarkEnd w:id="44"/>
      <w:bookmarkEnd w:id="45"/>
    </w:p>
    <w:p w:rsidR="0021645E" w:rsidRPr="00BB5037" w:rsidRDefault="009529ED">
      <w:pPr>
        <w:pStyle w:val="4"/>
        <w:rPr>
          <w:color w:val="FF0000"/>
        </w:rPr>
      </w:pPr>
      <w:bookmarkStart w:id="46" w:name="_Toc11778724"/>
      <w:bookmarkStart w:id="47" w:name="_Toc426121505"/>
      <w:bookmarkStart w:id="48" w:name="_Toc32031"/>
      <w:bookmarkStart w:id="49" w:name="_Toc426121500"/>
      <w:r>
        <w:t>输血记录（TB_EMR_SXJL）</w:t>
      </w:r>
      <w:bookmarkEnd w:id="46"/>
      <w:bookmarkEnd w:id="47"/>
      <w:bookmarkEnd w:id="48"/>
      <w:r w:rsidR="00425E38">
        <w:rPr>
          <w:rFonts w:hint="eastAsia"/>
        </w:rPr>
        <w:t>--</w:t>
      </w:r>
      <w:r w:rsidR="00425E38" w:rsidRPr="00BB5037">
        <w:rPr>
          <w:rFonts w:hint="eastAsia"/>
          <w:color w:val="FF0000"/>
        </w:rPr>
        <w:t>取输血安全护理记录单，并整理成数据集</w:t>
      </w:r>
      <w:r w:rsidR="000815BA">
        <w:rPr>
          <w:rFonts w:hint="eastAsia"/>
          <w:color w:val="FF0000"/>
        </w:rPr>
        <w:t>(SQL语句)</w:t>
      </w:r>
      <w:r w:rsidR="00425E38" w:rsidRPr="00BB5037">
        <w:rPr>
          <w:rFonts w:hint="eastAsia"/>
          <w:color w:val="FF0000"/>
        </w:rPr>
        <w:t>.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8"/>
        <w:gridCol w:w="1727"/>
        <w:gridCol w:w="1256"/>
        <w:gridCol w:w="1100"/>
        <w:gridCol w:w="784"/>
        <w:gridCol w:w="784"/>
        <w:gridCol w:w="2827"/>
      </w:tblGrid>
      <w:tr w:rsidR="0021645E">
        <w:trPr>
          <w:jc w:val="center"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28" w:type="dxa"/>
            <w:shd w:val="clear" w:color="auto" w:fill="FFCC99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56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100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84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输血记录流水号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SXJLLSH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门诊/住院标志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21645E" w:rsidRDefault="009529ED">
            <w:pPr>
              <w:widowControl/>
              <w:ind w:leftChars="-45" w:left="-94" w:rightChars="-45" w:right="-94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MZZYBZ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1门诊，2住院，3家床，4体检，9其他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就诊流水号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21645E" w:rsidRDefault="009529ED">
            <w:pPr>
              <w:ind w:leftChars="-45" w:left="-94" w:rightChars="-45" w:right="-9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JZLSH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用于与住院就诊记录表或门诊就诊记录表关联的外键(可选关联关系)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为住院时，填写住院号，门诊号字段填“-”</w:t>
            </w:r>
          </w:p>
        </w:tc>
      </w:tr>
      <w:tr w:rsidR="0021645E">
        <w:trPr>
          <w:jc w:val="center"/>
        </w:trPr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DE01.00.010.00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门（急）诊号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MJZH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按照某一特定编码规则赋予门（急）诊就诊对象的顺序号；</w:t>
            </w:r>
            <w:r>
              <w:rPr>
                <w:rFonts w:ascii="宋体" w:hAnsi="宋体"/>
                <w:kern w:val="0"/>
                <w:szCs w:val="21"/>
              </w:rPr>
              <w:t>为门诊就诊时，填写门诊号，住院号填“-”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电子申请单编号列表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DZSQDBH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有多项时用”;”隔开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  <w:highlight w:val="yellow"/>
              </w:rPr>
            </w:pPr>
            <w:r>
              <w:rPr>
                <w:rFonts w:ascii="宋体" w:hAnsi="宋体"/>
                <w:kern w:val="0"/>
                <w:szCs w:val="21"/>
                <w:highlight w:val="yellow"/>
              </w:rPr>
              <w:t>患者姓名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  <w:highlight w:val="yellow"/>
              </w:rPr>
            </w:pPr>
            <w:r>
              <w:rPr>
                <w:rFonts w:ascii="宋体" w:hAnsi="宋体"/>
                <w:kern w:val="0"/>
                <w:szCs w:val="21"/>
                <w:highlight w:val="yellow"/>
              </w:rPr>
              <w:t>PATIENT_NAME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  <w:highlight w:val="yellow"/>
              </w:rPr>
            </w:pPr>
            <w:r>
              <w:rPr>
                <w:rFonts w:ascii="宋体" w:hAnsi="宋体"/>
                <w:kern w:val="0"/>
                <w:szCs w:val="21"/>
                <w:highlight w:val="yellow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  <w:highlight w:val="yellow"/>
              </w:rPr>
            </w:pPr>
            <w:r>
              <w:rPr>
                <w:rFonts w:ascii="宋体" w:hAnsi="宋体" w:hint="eastAsia"/>
                <w:kern w:val="0"/>
                <w:szCs w:val="21"/>
                <w:highlight w:val="yellow"/>
              </w:rPr>
              <w:t>12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  <w:highlight w:val="yellow"/>
              </w:rPr>
            </w:pPr>
            <w:r>
              <w:rPr>
                <w:rFonts w:ascii="宋体" w:hAnsi="宋体"/>
                <w:kern w:val="0"/>
                <w:szCs w:val="21"/>
                <w:highlight w:val="yellow"/>
              </w:rPr>
              <w:t xml:space="preserve">　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DE08.10.026.00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科室名称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KSMC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科室编码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KSBM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卡号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KH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64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卡类型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KLX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DE02.01.026.00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年龄（岁）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NLS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患者年龄满1周岁的实足年龄，为患者出生后按照日历计算的历法年龄，以实足年龄的相应整数填写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</w:p>
          <w:p w:rsidR="0021645E" w:rsidRDefault="0021645E">
            <w:pPr>
              <w:rPr>
                <w:rFonts w:ascii="宋体" w:hAnsi="宋体"/>
                <w:szCs w:val="21"/>
              </w:rPr>
            </w:pPr>
          </w:p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DE02.01.032.00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年龄（月）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NLY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年龄不足1周岁的实足年龄的月龄，以分数形式表示:分数的整数部分代表实足月龄，分数部分分母为30，分子为不足1个月的天数</w:t>
            </w:r>
            <w:r>
              <w:rPr>
                <w:rFonts w:ascii="宋体" w:hAnsi="宋体" w:hint="eastAsia"/>
                <w:szCs w:val="21"/>
              </w:rPr>
              <w:t>，整数与分数间以“#”间隔，如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月1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天表示为2#</w:t>
            </w:r>
            <w:r>
              <w:rPr>
                <w:rFonts w:ascii="宋体" w:hAnsi="宋体"/>
                <w:szCs w:val="21"/>
              </w:rPr>
              <w:t>12/30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DE08.10.054.00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病区名称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BQMC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DE01.00.019.00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病房号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BFH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DE01.00.026.00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病床号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BCH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DE04.50.001.00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ABO血型代码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ABOXXDM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CV04.50.005 ABO 血型代码表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DE04.50.010.00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Rh血型代码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RHXXDM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CV04.50.020 Rh血型代码表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DE06.00.106.00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输血史标识代码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SXSBSDM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1.无2.有9.未说明</w:t>
            </w:r>
          </w:p>
        </w:tc>
      </w:tr>
      <w:tr w:rsidR="0021645E">
        <w:trPr>
          <w:jc w:val="center"/>
        </w:trPr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DE04.50.147.00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输血性质代码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SXXZDM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1.备血2.常规3.紧急</w:t>
            </w:r>
            <w:r>
              <w:rPr>
                <w:rFonts w:ascii="宋体" w:hAnsi="宋体" w:hint="eastAsia"/>
                <w:kern w:val="0"/>
                <w:szCs w:val="21"/>
              </w:rPr>
              <w:t xml:space="preserve"> 4.大量 5.特殊供血者</w:t>
            </w:r>
          </w:p>
        </w:tc>
      </w:tr>
      <w:tr w:rsidR="0021645E">
        <w:trPr>
          <w:jc w:val="center"/>
        </w:trPr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DE05.01.024.00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疾病诊断编码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JBZDDM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填写院内西医诊断编码，</w:t>
            </w:r>
            <w:r>
              <w:rPr>
                <w:rFonts w:ascii="宋体" w:hAnsi="宋体"/>
                <w:szCs w:val="21"/>
              </w:rPr>
              <w:t>多个以“;”间隔。</w:t>
            </w:r>
          </w:p>
        </w:tc>
      </w:tr>
      <w:tr w:rsidR="0021645E">
        <w:trPr>
          <w:jc w:val="center"/>
        </w:trPr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DE05.01.025.00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疾病诊断名称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JBZDMC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512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填写院内西医诊断名称，</w:t>
            </w:r>
            <w:r>
              <w:rPr>
                <w:rFonts w:ascii="宋体" w:hAnsi="宋体"/>
                <w:szCs w:val="21"/>
              </w:rPr>
              <w:t>多个以“;”间隔。</w:t>
            </w:r>
          </w:p>
        </w:tc>
      </w:tr>
      <w:tr w:rsidR="0021645E">
        <w:trPr>
          <w:jc w:val="center"/>
        </w:trPr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DE04.50.001.00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申请ABO血型代码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SQABOXXDM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CV04.50.005 ABO 血型代码表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DE04.50.001.0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申请Rh血型代码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SQRHXXDM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CV04.50.020 Rh血型代码表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DE04.50.001.00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输血ABO血型代码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SXABOXXDM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CV04.50.005 ABO 血型代码表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输血Rh血型代码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SXRHXXDM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CV04.50.020 Rh血型代码表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DE06.00.340.00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输血指征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SXZZ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DE06.00.181.00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输血过程记录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SXGCJL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2000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DE08.50.040.00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输血品种代码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SXPZDM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见说明（1），CV04.50.021输血品种代码，</w:t>
            </w:r>
            <w:r>
              <w:rPr>
                <w:rFonts w:ascii="宋体" w:hAnsi="宋体"/>
                <w:szCs w:val="21"/>
              </w:rPr>
              <w:t>多项时用”;”号隔开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输血品种名称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SXPZMC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128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CV04.50.021输血品种代码，</w:t>
            </w:r>
            <w:r>
              <w:rPr>
                <w:rFonts w:ascii="宋体" w:hAnsi="宋体"/>
                <w:szCs w:val="21"/>
              </w:rPr>
              <w:t>多项时用”;”号隔开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DE01.00.023.00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血袋编码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XDBM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多项时用”;”号隔开</w:t>
            </w: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DE06.00.267.00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输血量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SXL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数字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4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DE08.50.036.00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输血量计量单位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SXLJLDW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DE06.00.264.00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输血反应标志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SXFYBZ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DE06.00.265.00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输血反应类型代码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SXFYLXDM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见说明（2），CV05.01.040输血反应类型代码</w:t>
            </w: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DE06.00.263.00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输血次数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SXCS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数字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4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pStyle w:val="af2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输血次数的累加值</w:t>
            </w: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输血开始</w:t>
            </w:r>
            <w:r>
              <w:rPr>
                <w:rFonts w:ascii="宋体" w:hAnsi="宋体" w:hint="eastAsia"/>
                <w:kern w:val="0"/>
                <w:szCs w:val="21"/>
              </w:rPr>
              <w:t>日期时间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SXKSSJ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8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DE06.00.218.00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输血结束</w:t>
            </w:r>
            <w:r>
              <w:rPr>
                <w:rFonts w:ascii="宋体" w:hAnsi="宋体" w:hint="eastAsia"/>
                <w:kern w:val="0"/>
                <w:szCs w:val="21"/>
              </w:rPr>
              <w:t>日期时间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SXJSSJ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8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DE06.00.107.00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输血原因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SXYY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住院医师姓名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YSQM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住院医师工号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YSGH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DE09.00.053.00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签名日期时间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QMRQSJ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8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DE06.00.107.00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8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记录人工号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JLRGH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DE02.01.039.00</w:t>
            </w: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记录人姓名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JLRXM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84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密级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MJ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可选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见患者信息表说明（9）</w:t>
            </w: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修改标志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XGBZ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编码。0：正常、1：撤销；</w:t>
            </w: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728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56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100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84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827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Default="009529ED">
      <w:pPr>
        <w:rPr>
          <w:rFonts w:ascii="宋体" w:hAnsi="宋体"/>
        </w:rPr>
      </w:pPr>
      <w:r>
        <w:rPr>
          <w:rFonts w:ascii="宋体" w:hAnsi="宋体"/>
        </w:rPr>
        <w:t>说明：</w:t>
      </w:r>
    </w:p>
    <w:p w:rsidR="0021645E" w:rsidRDefault="009529ED" w:rsidP="00BE2714">
      <w:pPr>
        <w:numPr>
          <w:ilvl w:val="0"/>
          <w:numId w:val="18"/>
        </w:numPr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CV04.50.021输血品种代码表</w:t>
      </w:r>
    </w:p>
    <w:tbl>
      <w:tblPr>
        <w:tblW w:w="84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30"/>
        <w:gridCol w:w="2934"/>
        <w:gridCol w:w="4350"/>
      </w:tblGrid>
      <w:tr w:rsidR="0021645E"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值</w:t>
            </w:r>
          </w:p>
        </w:tc>
        <w:tc>
          <w:tcPr>
            <w:tcW w:w="29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值含义</w:t>
            </w:r>
          </w:p>
        </w:tc>
        <w:tc>
          <w:tcPr>
            <w:tcW w:w="43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说明</w:t>
            </w:r>
          </w:p>
        </w:tc>
      </w:tr>
      <w:tr w:rsidR="0021645E">
        <w:tc>
          <w:tcPr>
            <w:tcW w:w="1130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红细胞</w:t>
            </w:r>
          </w:p>
        </w:tc>
        <w:tc>
          <w:tcPr>
            <w:tcW w:w="4350" w:type="dxa"/>
            <w:tcBorders>
              <w:top w:val="single" w:sz="12" w:space="0" w:color="auto"/>
            </w:tcBorders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11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ind w:firstLineChars="100" w:firstLine="220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浓缩红细胞</w:t>
            </w:r>
          </w:p>
        </w:tc>
        <w:tc>
          <w:tcPr>
            <w:tcW w:w="4350" w:type="dxa"/>
            <w:tcBorders>
              <w:top w:val="single" w:sz="12" w:space="0" w:color="auto"/>
            </w:tcBorders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12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bottom"/>
          </w:tcPr>
          <w:p w:rsidR="0021645E" w:rsidRDefault="009529ED">
            <w:pPr>
              <w:ind w:firstLineChars="100" w:firstLine="220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滤白红细胞</w:t>
            </w:r>
          </w:p>
        </w:tc>
        <w:tc>
          <w:tcPr>
            <w:tcW w:w="4350" w:type="dxa"/>
            <w:tcBorders>
              <w:top w:val="single" w:sz="12" w:space="0" w:color="auto"/>
            </w:tcBorders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13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红细胞悬液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14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洗涤红细胞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15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冰冻红细胞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16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冰冻解冻去甘油红细胞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17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ind w:firstLineChars="100" w:firstLine="220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Rh阴性悬浮红细胞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全血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21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ind w:firstLineChars="100" w:firstLine="220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滤白全血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22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ind w:firstLineChars="100" w:firstLine="220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重组全血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23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ind w:firstLineChars="100" w:firstLine="220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Rh阴性全血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血小板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31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手工分离浓缩血小板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32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机采血小板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33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滤白机采血小板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34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冷冻机采血小板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4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血浆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41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新鲜液体血浆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42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新鲜冰冻血浆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43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普通冰冻血浆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44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滤白病毒灭活冰冻血浆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45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滤白新鲜冰冻血浆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46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滤白普通冰冻血浆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5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冷沉淀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51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滤白冷沉淀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6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机采浓缩白细胞悬液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bottom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9</w:t>
            </w:r>
          </w:p>
        </w:tc>
        <w:tc>
          <w:tcPr>
            <w:tcW w:w="2934" w:type="dxa"/>
            <w:vAlign w:val="bottom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其他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</w:tbl>
    <w:p w:rsidR="0021645E" w:rsidRDefault="0021645E">
      <w:pPr>
        <w:ind w:left="720"/>
        <w:rPr>
          <w:rFonts w:ascii="宋体" w:hAnsi="宋体"/>
          <w:kern w:val="0"/>
          <w:szCs w:val="21"/>
        </w:rPr>
      </w:pPr>
    </w:p>
    <w:p w:rsidR="0021645E" w:rsidRDefault="009529ED" w:rsidP="00BE2714">
      <w:pPr>
        <w:numPr>
          <w:ilvl w:val="0"/>
          <w:numId w:val="18"/>
        </w:numPr>
        <w:rPr>
          <w:rFonts w:ascii="宋体" w:hAnsi="宋体"/>
        </w:rPr>
      </w:pPr>
      <w:r>
        <w:rPr>
          <w:rFonts w:ascii="宋体" w:hAnsi="宋体"/>
          <w:kern w:val="0"/>
          <w:szCs w:val="21"/>
        </w:rPr>
        <w:t>CV05.01.040输血反应类型代码表</w:t>
      </w:r>
    </w:p>
    <w:tbl>
      <w:tblPr>
        <w:tblW w:w="84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30"/>
        <w:gridCol w:w="2934"/>
        <w:gridCol w:w="4350"/>
      </w:tblGrid>
      <w:tr w:rsidR="0021645E"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</w:t>
            </w:r>
          </w:p>
        </w:tc>
        <w:tc>
          <w:tcPr>
            <w:tcW w:w="2934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值含义</w:t>
            </w:r>
          </w:p>
        </w:tc>
        <w:tc>
          <w:tcPr>
            <w:tcW w:w="4350" w:type="dxa"/>
            <w:tcBorders>
              <w:top w:val="single" w:sz="12" w:space="0" w:color="auto"/>
              <w:bottom w:val="single" w:sz="12" w:space="0" w:color="auto"/>
            </w:tcBorders>
          </w:tcPr>
          <w:p w:rsidR="0021645E" w:rsidRDefault="009529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说    明</w:t>
            </w:r>
          </w:p>
        </w:tc>
      </w:tr>
      <w:tr w:rsidR="0021645E">
        <w:tc>
          <w:tcPr>
            <w:tcW w:w="1130" w:type="dxa"/>
            <w:tcBorders>
              <w:top w:val="single" w:sz="12" w:space="0" w:color="auto"/>
            </w:tcBorders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center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发热</w:t>
            </w:r>
          </w:p>
        </w:tc>
        <w:tc>
          <w:tcPr>
            <w:tcW w:w="4350" w:type="dxa"/>
            <w:tcBorders>
              <w:top w:val="single" w:sz="12" w:space="0" w:color="auto"/>
            </w:tcBorders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lastRenderedPageBreak/>
              <w:t>2</w:t>
            </w:r>
          </w:p>
        </w:tc>
        <w:tc>
          <w:tcPr>
            <w:tcW w:w="2934" w:type="dxa"/>
            <w:vAlign w:val="center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过敏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934" w:type="dxa"/>
            <w:vAlign w:val="center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溶血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  <w:tr w:rsidR="0021645E">
        <w:tc>
          <w:tcPr>
            <w:tcW w:w="1130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9</w:t>
            </w:r>
          </w:p>
        </w:tc>
        <w:tc>
          <w:tcPr>
            <w:tcW w:w="2934" w:type="dxa"/>
            <w:vAlign w:val="center"/>
          </w:tcPr>
          <w:p w:rsidR="0021645E" w:rsidRDefault="009529E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其他</w:t>
            </w:r>
          </w:p>
        </w:tc>
        <w:tc>
          <w:tcPr>
            <w:tcW w:w="4350" w:type="dxa"/>
            <w:vAlign w:val="bottom"/>
          </w:tcPr>
          <w:p w:rsidR="0021645E" w:rsidRDefault="0021645E">
            <w:pPr>
              <w:rPr>
                <w:rFonts w:ascii="宋体" w:hAnsi="宋体"/>
                <w:sz w:val="22"/>
              </w:rPr>
            </w:pPr>
          </w:p>
        </w:tc>
      </w:tr>
    </w:tbl>
    <w:p w:rsidR="0021645E" w:rsidRDefault="0021645E">
      <w:pPr>
        <w:pStyle w:val="yj"/>
        <w:rPr>
          <w:rFonts w:ascii="宋体" w:hAnsi="宋体"/>
        </w:rPr>
      </w:pPr>
    </w:p>
    <w:p w:rsidR="0021645E" w:rsidRDefault="009529ED">
      <w:pPr>
        <w:pStyle w:val="4"/>
      </w:pPr>
      <w:r>
        <w:t>治疗记录</w:t>
      </w:r>
      <w:bookmarkEnd w:id="49"/>
    </w:p>
    <w:p w:rsidR="0021645E" w:rsidRPr="005D09B9" w:rsidRDefault="009529ED" w:rsidP="005D09B9">
      <w:pPr>
        <w:pStyle w:val="4"/>
        <w:rPr>
          <w:color w:val="FF0000"/>
        </w:rPr>
      </w:pPr>
      <w:r>
        <w:t>治疗记录（TB_EMR_ZLJL）</w:t>
      </w:r>
      <w:r w:rsidR="00B873CF">
        <w:rPr>
          <w:rFonts w:hint="eastAsia"/>
        </w:rPr>
        <w:t>--</w:t>
      </w:r>
      <w:r w:rsidR="00B873CF" w:rsidRPr="00065E8A">
        <w:rPr>
          <w:rFonts w:hint="eastAsia"/>
          <w:color w:val="FF0000"/>
        </w:rPr>
        <w:t>先保留，必要时需公司开发，并提供数据查询集</w:t>
      </w:r>
      <w:r w:rsidR="0077031F">
        <w:rPr>
          <w:rFonts w:hint="eastAsia"/>
          <w:color w:val="FF0000"/>
        </w:rPr>
        <w:t>(SQL语句)</w:t>
      </w:r>
      <w:r w:rsidR="00B873CF" w:rsidRPr="00065E8A">
        <w:rPr>
          <w:rFonts w:hint="eastAsia"/>
          <w:color w:val="FF0000"/>
        </w:rPr>
        <w:t>。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1237"/>
        <w:gridCol w:w="1083"/>
        <w:gridCol w:w="772"/>
        <w:gridCol w:w="772"/>
        <w:gridCol w:w="2939"/>
      </w:tblGrid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治疗记录流水号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ZLJLLSH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电子申请单编号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DZSQDBH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有多项时用”;”隔开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门诊/住院标志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ind w:leftChars="-45" w:left="-94" w:rightChars="-45" w:right="-94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MZZYBZ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1门诊，2住院，3家床，4体检，9其他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就诊流水号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ind w:leftChars="-45" w:left="-94" w:rightChars="-45" w:right="-9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JZLSH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用于与住院就诊记录表或门诊就诊记录表关联的外键(可选关联关系)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为住院时，填写住院号，门诊号字段填“-”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DE01.00.010.00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门（急）诊号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MJZH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按照某一特定编码规则赋予门（急）诊就诊对象的顺序号；</w:t>
            </w:r>
            <w:r>
              <w:rPr>
                <w:rFonts w:ascii="宋体" w:hAnsi="宋体"/>
                <w:kern w:val="0"/>
                <w:szCs w:val="21"/>
              </w:rPr>
              <w:t>为门诊就诊时，填写门诊号，住院号填“-”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科室编码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KSBM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卡号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KH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卡类型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KLX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见患者信息表说明(1)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DE02.01.026.00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年龄（岁）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NLS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患者年龄满1周岁的实足年龄，为患者出生后按照日历计算的历法年龄，以实足年龄的相应整数填写</w:t>
            </w:r>
          </w:p>
        </w:tc>
      </w:tr>
      <w:tr w:rsidR="0021645E">
        <w:trPr>
          <w:trHeight w:val="392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DE02.01.032.00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年龄（月）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NLY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年龄不足1周岁的实足年龄的月龄，以分数形式表示:分数的整数部分代表实足月龄，分数部分分母为30，分子为不足1个月的天数</w:t>
            </w:r>
            <w:r>
              <w:rPr>
                <w:rFonts w:ascii="宋体" w:hAnsi="宋体" w:hint="eastAsia"/>
                <w:szCs w:val="21"/>
              </w:rPr>
              <w:t>，整数与分数间以“#”间隔，如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月1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天表示为2#</w:t>
            </w:r>
            <w:r>
              <w:rPr>
                <w:rFonts w:ascii="宋体" w:hAnsi="宋体"/>
                <w:szCs w:val="21"/>
              </w:rPr>
              <w:t>12/30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DE08.10.054.00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病区名称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BQMC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DE01.00.019.00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病房号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BFH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DE01.00.026.00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病床号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BCH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DE04.10.188.00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体重（kg)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TZ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6,2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DE05.01.024.00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疾病诊断编码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填写院内西医诊断编码，</w:t>
            </w:r>
            <w:r>
              <w:rPr>
                <w:rFonts w:ascii="宋体" w:hAnsi="宋体"/>
                <w:szCs w:val="21"/>
              </w:rPr>
              <w:t>多个以“;”间隔。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DE05.01.025.00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疾病诊断名称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JBZDMC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512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填写院内西医诊断名称，</w:t>
            </w:r>
            <w:r>
              <w:rPr>
                <w:rFonts w:ascii="宋体" w:hAnsi="宋体"/>
                <w:szCs w:val="21"/>
              </w:rPr>
              <w:t>多个以“;”间隔。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DE06.00.018.00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处理及指导意见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CLJZDYJ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DE05.10.165.00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有创诊疗操作标志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YCZLCZBZ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DE06.00.093.00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操作编码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CZBM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填写院内手术及操作编码，有多项时用“;”间隔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DE06.00.094.00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操作名称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CZMC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80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填写院内手术及操作名称，有多项时用“;”间隔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DE06.00.187.00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操作目标部位名称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CZMBBWMC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DE08.50.037.00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介入物名称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JRWMC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DE06.00.251.00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操作方法描述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CZFFMS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2000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DE06.00.250.00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操作次数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CZCS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DE06.00.095.00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操作日期时间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CZRQSJ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DE02.10.023.00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过敏史标志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GMSBZ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1-是；0-否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DE02.10.022.00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过敏史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GMS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有多项时用”;”隔开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DE06.00.179.00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医嘱使用备注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YZSYBZ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DE06.00.159.00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今后治疗方案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JHZLFA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医嘱执行者姓名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YZZXZQM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医嘱执行者工号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YZZXZGH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医嘱执行者签名日期时间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YZZXQMRQSJ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DE06.00.164.00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中药使用类别代码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ZYSYLBDM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CV06.00.101中药使用类别代码表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DE06.00.108.00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随访方式代码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SFFSDM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CV06.00.207随访方式 代码表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DE06.00.109.00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随访日期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SFRQ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DE06.00.112.00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随访周期建议代码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SFZQJYDM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CV06.00.208随访周期 建议代码表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记录人工号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JLRGH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DE02.01.039.00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记录人姓名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JLRXM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修改标志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XGBZ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编码。0：正常、1：撤销； 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trHeight w:val="375"/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</w:tbl>
    <w:p w:rsidR="0021645E" w:rsidRPr="007503E7" w:rsidRDefault="009529ED" w:rsidP="007503E7">
      <w:pPr>
        <w:pStyle w:val="4"/>
        <w:rPr>
          <w:color w:val="FF0000"/>
        </w:rPr>
      </w:pPr>
      <w:bookmarkStart w:id="50" w:name="_Toc426121502"/>
      <w:r>
        <w:t>治疗用药记录（TB_EMR_ZLYYJL）</w:t>
      </w:r>
      <w:r w:rsidR="007E5442">
        <w:rPr>
          <w:rFonts w:hint="eastAsia"/>
        </w:rPr>
        <w:t>--</w:t>
      </w:r>
      <w:r w:rsidR="007E5442" w:rsidRPr="00065E8A">
        <w:rPr>
          <w:rFonts w:hint="eastAsia"/>
          <w:color w:val="FF0000"/>
        </w:rPr>
        <w:t>先保留，必要时需公司开发，并提供数据查询集。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1237"/>
        <w:gridCol w:w="1083"/>
        <w:gridCol w:w="772"/>
        <w:gridCol w:w="772"/>
        <w:gridCol w:w="2939"/>
      </w:tblGrid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数据元标识符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数据项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leftChars="-49" w:left="-103" w:rightChars="-45" w:right="-94" w:firstLineChars="78" w:firstLine="164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字段名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数据类型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长度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填报要求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1645E" w:rsidRDefault="009529ED">
            <w:pPr>
              <w:pStyle w:val="My"/>
              <w:spacing w:before="0" w:line="240" w:lineRule="auto"/>
              <w:ind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说明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医疗机构组织机构代码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YLJGDM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DE01.00.008.00</w:t>
            </w:r>
          </w:p>
        </w:tc>
        <w:tc>
          <w:tcPr>
            <w:tcW w:w="1701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治疗用药明细流水号</w:t>
            </w:r>
          </w:p>
        </w:tc>
        <w:tc>
          <w:tcPr>
            <w:tcW w:w="1237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ZLMXLSH</w:t>
            </w:r>
          </w:p>
        </w:tc>
        <w:tc>
          <w:tcPr>
            <w:tcW w:w="1083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shd w:val="clear" w:color="auto" w:fill="FFCC99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复合主键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治疗记录流水号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ZLJLLSH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门诊/住院标志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ind w:leftChars="-45" w:left="-94" w:rightChars="-45" w:right="-94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MZZYBZ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1门诊，2住院，3家床，4体检，9其他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就诊流水号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ind w:leftChars="-45" w:left="-94" w:rightChars="-45" w:right="-9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JZLSH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用于与住院就诊记录表或门诊就诊记录表关联的外键(可选关联关系)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DE01.00.014.00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住院号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ZYH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为住院时，填写住院号，门诊号字段填“-”</w:t>
            </w:r>
          </w:p>
        </w:tc>
      </w:tr>
      <w:tr w:rsidR="0021645E">
        <w:trPr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DE01.00.010.00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门（急）诊号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MJZH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kern w:val="0"/>
                <w:szCs w:val="21"/>
              </w:rPr>
              <w:t>字符串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18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按照某一特定编码规则赋予门（急）诊就诊对象的顺序号；</w:t>
            </w:r>
            <w:r>
              <w:rPr>
                <w:rFonts w:ascii="宋体" w:hAnsi="宋体"/>
                <w:kern w:val="0"/>
                <w:szCs w:val="21"/>
              </w:rPr>
              <w:t>为门诊就诊时，填写门诊号，住院号填“-”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DE08.50.022.00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药物名称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XMMC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DE06.00.136.00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药品用法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YPYF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用药频次代码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SYPCDM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见门诊处方明细表说明（</w:t>
            </w:r>
            <w:r>
              <w:rPr>
                <w:rFonts w:ascii="宋体" w:hAnsi="宋体" w:hint="eastAsia"/>
                <w:kern w:val="0"/>
                <w:szCs w:val="21"/>
              </w:rPr>
              <w:t>4</w:t>
            </w:r>
            <w:r>
              <w:rPr>
                <w:rFonts w:ascii="宋体" w:hAnsi="宋体"/>
                <w:kern w:val="0"/>
                <w:szCs w:val="21"/>
              </w:rPr>
              <w:t>）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用药频次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SYPC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一时段内用药次数。如：一日三次。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DE08.50.011.00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药物剂型代码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YNJXDM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院内药物剂型代码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DE08.50.023.00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每次使用剂量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JL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数字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15,4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DE08.50.024.00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使用剂量单位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DW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64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DE06.00.135.00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药物使用总剂量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YWSYZJL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15,4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DE06.00.134.00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用药途径代码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YF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见门诊处方明细表说明（</w:t>
            </w:r>
            <w:r>
              <w:rPr>
                <w:rFonts w:ascii="宋体" w:hAnsi="宋体" w:hint="eastAsia"/>
                <w:kern w:val="0"/>
                <w:szCs w:val="21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）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9529ED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DE09.00.053.00</w:t>
            </w: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记录日期时间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JLRQSJ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数据上传时间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SJSCSJ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DATETIME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21645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修改标志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XGBZ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数字</w:t>
            </w:r>
          </w:p>
        </w:tc>
        <w:tc>
          <w:tcPr>
            <w:tcW w:w="77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必填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编码。0：正常、1：撤销； 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预留一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YLYL1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tr w:rsidR="0021645E">
        <w:trPr>
          <w:jc w:val="center"/>
        </w:trPr>
        <w:tc>
          <w:tcPr>
            <w:tcW w:w="1702" w:type="dxa"/>
            <w:vAlign w:val="center"/>
          </w:tcPr>
          <w:p w:rsidR="0021645E" w:rsidRDefault="002164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预留二</w:t>
            </w:r>
          </w:p>
        </w:tc>
        <w:tc>
          <w:tcPr>
            <w:tcW w:w="1237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YLYL2</w:t>
            </w:r>
          </w:p>
        </w:tc>
        <w:tc>
          <w:tcPr>
            <w:tcW w:w="1083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字符串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128</w:t>
            </w:r>
          </w:p>
        </w:tc>
        <w:tc>
          <w:tcPr>
            <w:tcW w:w="772" w:type="dxa"/>
            <w:vAlign w:val="center"/>
          </w:tcPr>
          <w:p w:rsidR="0021645E" w:rsidRDefault="009529E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可选</w:t>
            </w:r>
          </w:p>
        </w:tc>
        <w:tc>
          <w:tcPr>
            <w:tcW w:w="2939" w:type="dxa"/>
            <w:vAlign w:val="center"/>
          </w:tcPr>
          <w:p w:rsidR="0021645E" w:rsidRDefault="009529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为系统处理该数据而预留</w:t>
            </w:r>
          </w:p>
        </w:tc>
      </w:tr>
      <w:bookmarkEnd w:id="36"/>
      <w:bookmarkEnd w:id="50"/>
    </w:tbl>
    <w:p w:rsidR="0021645E" w:rsidRDefault="0021645E">
      <w:pPr>
        <w:pStyle w:val="affffffffffe"/>
        <w:spacing w:before="46"/>
        <w:ind w:firstLineChars="0" w:firstLine="0"/>
        <w:rPr>
          <w:rFonts w:hAnsi="宋体"/>
        </w:rPr>
      </w:pPr>
    </w:p>
    <w:sectPr w:rsidR="0021645E" w:rsidSect="0021645E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276" w:rsidRDefault="005F6276" w:rsidP="0021645E">
      <w:r>
        <w:separator/>
      </w:r>
    </w:p>
  </w:endnote>
  <w:endnote w:type="continuationSeparator" w:id="1">
    <w:p w:rsidR="005F6276" w:rsidRDefault="005F6276" w:rsidP="00216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hit Hindi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ejaVu Serif">
    <w:altName w:val="Malgun Gothic Semilight"/>
    <w:charset w:val="80"/>
    <w:family w:val="roman"/>
    <w:pitch w:val="default"/>
    <w:sig w:usb0="00000000" w:usb1="00000000" w:usb2="00000000" w:usb3="00000000" w:csb0="00040001" w:csb1="00000000"/>
  </w:font>
  <w:font w:name="DejaVu Sans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GE Inspira">
    <w:altName w:val="Calibri"/>
    <w:charset w:val="00"/>
    <w:family w:val="swiss"/>
    <w:pitch w:val="default"/>
    <w:sig w:usb0="00000000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auto"/>
    <w:pitch w:val="default"/>
    <w:sig w:usb0="00000000" w:usb1="00000000" w:usb2="00000000" w:usb3="00000000" w:csb0="00000007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altName w:val="NumberOnly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Futura Bk">
    <w:altName w:val="Arial"/>
    <w:charset w:val="00"/>
    <w:family w:val="swiss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Sim Sun">
    <w:altName w:val="宋体"/>
    <w:charset w:val="86"/>
    <w:family w:val="auto"/>
    <w:pitch w:val="default"/>
    <w:sig w:usb0="00000000" w:usb1="00000000" w:usb2="00000010" w:usb3="00000000" w:csb0="00040000" w:csb1="00000000"/>
  </w:font>
  <w:font w:name="Garamond">
    <w:altName w:val="PMingLiU-ExtB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长城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Noto Sans Mono CJK JP Regular">
    <w:altName w:val="Arial"/>
    <w:charset w:val="00"/>
    <w:family w:val="swiss"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9ED" w:rsidRDefault="009529ED">
    <w:pPr>
      <w:pStyle w:val="afa"/>
      <w:jc w:val="center"/>
    </w:pPr>
    <w:r>
      <w:rPr>
        <w:rFonts w:hint="eastAsia"/>
      </w:rPr>
      <w:t>第</w:t>
    </w:r>
    <w:r>
      <w:rPr>
        <w:rFonts w:hint="eastAsia"/>
      </w:rPr>
      <w:t xml:space="preserve"> </w:t>
    </w:r>
    <w:r w:rsidR="00C1646A">
      <w:fldChar w:fldCharType="begin"/>
    </w:r>
    <w:r>
      <w:rPr>
        <w:rStyle w:val="aff7"/>
      </w:rPr>
      <w:instrText xml:space="preserve"> PAGE </w:instrText>
    </w:r>
    <w:r w:rsidR="00C1646A">
      <w:fldChar w:fldCharType="separate"/>
    </w:r>
    <w:r w:rsidR="0077031F">
      <w:rPr>
        <w:rStyle w:val="aff7"/>
        <w:noProof/>
      </w:rPr>
      <w:t>35</w:t>
    </w:r>
    <w:r w:rsidR="00C1646A">
      <w:fldChar w:fldCharType="end"/>
    </w:r>
    <w:r>
      <w:rPr>
        <w:rFonts w:hint="eastAsia"/>
      </w:rPr>
      <w:t xml:space="preserve"> </w:t>
    </w:r>
    <w:r>
      <w:rPr>
        <w:rFonts w:hint="eastAsia"/>
      </w:rPr>
      <w:t>页</w:t>
    </w:r>
    <w:r>
      <w:rPr>
        <w:rFonts w:hint="eastAsia"/>
      </w:rPr>
      <w:t>/</w:t>
    </w:r>
    <w:r>
      <w:rPr>
        <w:rFonts w:hint="eastAsia"/>
      </w:rPr>
      <w:t>共</w:t>
    </w:r>
    <w:r>
      <w:rPr>
        <w:rFonts w:hint="eastAsia"/>
      </w:rPr>
      <w:t xml:space="preserve"> </w:t>
    </w:r>
    <w:r w:rsidR="00C1646A">
      <w:fldChar w:fldCharType="begin"/>
    </w:r>
    <w:r>
      <w:rPr>
        <w:rStyle w:val="aff7"/>
      </w:rPr>
      <w:instrText xml:space="preserve"> NUMPAGES </w:instrText>
    </w:r>
    <w:r w:rsidR="00C1646A">
      <w:fldChar w:fldCharType="separate"/>
    </w:r>
    <w:r w:rsidR="0077031F">
      <w:rPr>
        <w:rStyle w:val="aff7"/>
        <w:noProof/>
      </w:rPr>
      <w:t>37</w:t>
    </w:r>
    <w:r w:rsidR="00C1646A">
      <w:fldChar w:fldCharType="end"/>
    </w:r>
    <w:r>
      <w:rPr>
        <w:rFonts w:hint="eastAsia"/>
      </w:rPr>
      <w:t xml:space="preserve"> </w:t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276" w:rsidRDefault="005F6276" w:rsidP="0021645E">
      <w:r>
        <w:separator/>
      </w:r>
    </w:p>
  </w:footnote>
  <w:footnote w:type="continuationSeparator" w:id="1">
    <w:p w:rsidR="005F6276" w:rsidRDefault="005F6276" w:rsidP="00216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9ED" w:rsidRDefault="00C1646A">
    <w:pPr>
      <w:pStyle w:val="afb"/>
    </w:pPr>
    <w:r w:rsidRPr="00C1646A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06594" o:spid="_x0000_s4099" type="#_x0000_t136" style="position:absolute;left:0;text-align:left;margin-left:0;margin-top:0;width:660pt;height:60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60pt" fitpath="t" string="佛山市全民健康信息平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9ED" w:rsidRDefault="00C1646A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06595" o:spid="_x0000_s4098" type="#_x0000_t136" style="position:absolute;left:0;text-align:left;margin-left:0;margin-top:0;width:660pt;height:60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60pt" fitpath="t" string="佛山市全民健康信息平台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9ED" w:rsidRDefault="00C1646A">
    <w:pPr>
      <w:pStyle w:val="afb"/>
    </w:pPr>
    <w:r w:rsidRPr="00C1646A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06593" o:spid="_x0000_s4097" type="#_x0000_t136" style="position:absolute;left:0;text-align:left;margin-left:0;margin-top:0;width:660pt;height:60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60pt" fitpath="t" string="佛山市全民健康信息平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1"/>
      <w:numFmt w:val="decimal"/>
      <w:isLgl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2"/>
      <w:isLgl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1"/>
      <w:isLgl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0"/>
      </w:pPr>
    </w:lvl>
    <w:lvl w:ilvl="5">
      <w:start w:val="1"/>
      <w:numFmt w:val="decimal"/>
      <w:pStyle w:val="a"/>
      <w:suff w:val="space"/>
      <w:lvlText w:val="%1.%2.%3.%4.%5.%6"/>
      <w:lvlJc w:val="left"/>
      <w:pPr>
        <w:ind w:left="0" w:firstLine="0"/>
      </w:pPr>
    </w:lvl>
    <w:lvl w:ilvl="6">
      <w:start w:val="1"/>
      <w:numFmt w:val="decimal"/>
      <w:isLgl/>
      <w:suff w:val="space"/>
      <w:lvlText w:val="%1.%2.%3.%4.%5.%6.%7"/>
      <w:lvlJc w:val="left"/>
      <w:pPr>
        <w:ind w:left="0" w:firstLine="0"/>
      </w:pPr>
    </w:lvl>
    <w:lvl w:ilvl="7">
      <w:start w:val="1"/>
      <w:numFmt w:val="decimal"/>
      <w:lvlRestart w:val="1"/>
      <w:isLgl/>
      <w:suff w:val="space"/>
      <w:lvlText w:val="图%1-%8"/>
      <w:lvlJc w:val="center"/>
      <w:pPr>
        <w:ind w:left="0" w:firstLine="0"/>
      </w:pPr>
    </w:lvl>
    <w:lvl w:ilvl="8">
      <w:start w:val="1"/>
      <w:numFmt w:val="decimal"/>
      <w:lvlRestart w:val="1"/>
      <w:isLgl/>
      <w:suff w:val="space"/>
      <w:lvlText w:val="表%1-%9"/>
      <w:lvlJc w:val="center"/>
      <w:pPr>
        <w:ind w:left="0" w:firstLine="0"/>
      </w:pPr>
    </w:lvl>
  </w:abstractNum>
  <w:abstractNum w:abstractNumId="1">
    <w:nsid w:val="00000010"/>
    <w:multiLevelType w:val="multilevel"/>
    <w:tmpl w:val="00000010"/>
    <w:lvl w:ilvl="0">
      <w:start w:val="1"/>
      <w:numFmt w:val="chineseCountingThousand"/>
      <w:suff w:val="nothing"/>
      <w:lvlText w:val="第%1部分 "/>
      <w:lvlJc w:val="left"/>
      <w:pPr>
        <w:ind w:left="1800" w:firstLine="0"/>
      </w:pPr>
      <w:rPr>
        <w:rFonts w:ascii="黑体" w:eastAsia="黑体" w:hAnsi="Times New Roman" w:hint="eastAsia"/>
        <w:b/>
        <w:i w:val="0"/>
        <w:sz w:val="52"/>
      </w:rPr>
    </w:lvl>
    <w:lvl w:ilvl="1">
      <w:start w:val="1"/>
      <w:numFmt w:val="decimal"/>
      <w:pStyle w:val="My1"/>
      <w:suff w:val="space"/>
      <w:lvlText w:val="第 %2 章"/>
      <w:lvlJc w:val="left"/>
      <w:pPr>
        <w:ind w:left="180" w:firstLine="0"/>
      </w:pPr>
      <w:rPr>
        <w:rFonts w:ascii="Times New Roman" w:eastAsia="黑体" w:hAnsi="Times New Roman" w:hint="default"/>
        <w:b/>
        <w:i w:val="0"/>
        <w:sz w:val="36"/>
      </w:rPr>
    </w:lvl>
    <w:lvl w:ilvl="2">
      <w:start w:val="1"/>
      <w:numFmt w:val="decimal"/>
      <w:pStyle w:val="My2"/>
      <w:suff w:val="space"/>
      <w:lvlText w:val="%2.%3"/>
      <w:lvlJc w:val="left"/>
      <w:pPr>
        <w:ind w:left="0" w:firstLine="0"/>
      </w:pPr>
      <w:rPr>
        <w:rFonts w:ascii="Times New Roman" w:eastAsia="黑体" w:hAnsi="Times New Roman" w:hint="default"/>
        <w:b/>
        <w:i w:val="0"/>
        <w:sz w:val="32"/>
      </w:rPr>
    </w:lvl>
    <w:lvl w:ilvl="3">
      <w:start w:val="1"/>
      <w:numFmt w:val="decimal"/>
      <w:pStyle w:val="My3"/>
      <w:suff w:val="nothing"/>
      <w:lvlText w:val="%2.%3.%4 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32"/>
      </w:rPr>
    </w:lvl>
    <w:lvl w:ilvl="4">
      <w:start w:val="1"/>
      <w:numFmt w:val="decimal"/>
      <w:suff w:val="nothing"/>
      <w:lvlText w:val="%2.%3.%4.%5 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ascii="Times New Roman" w:eastAsia="宋体" w:hAnsi="Times New Roman" w:hint="eastAsia"/>
        <w:b w:val="0"/>
        <w:i w:val="0"/>
        <w:sz w:val="24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">
    <w:nsid w:val="091237C6"/>
    <w:multiLevelType w:val="multilevel"/>
    <w:tmpl w:val="091237C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-new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>
    <w:nsid w:val="20144E58"/>
    <w:multiLevelType w:val="multilevel"/>
    <w:tmpl w:val="20144E58"/>
    <w:lvl w:ilvl="0">
      <w:start w:val="1"/>
      <w:numFmt w:val="bullet"/>
      <w:pStyle w:val="a0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pStyle w:val="a1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pStyle w:val="a2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26507904"/>
    <w:multiLevelType w:val="multilevel"/>
    <w:tmpl w:val="26507904"/>
    <w:lvl w:ilvl="0">
      <w:start w:val="1"/>
      <w:numFmt w:val="chineseCountingThousand"/>
      <w:pStyle w:val="a3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19592A"/>
    <w:multiLevelType w:val="multilevel"/>
    <w:tmpl w:val="2919592A"/>
    <w:lvl w:ilvl="0">
      <w:start w:val="1"/>
      <w:numFmt w:val="decimal"/>
      <w:pStyle w:val="a4"/>
      <w:lvlText w:val="%1."/>
      <w:lvlJc w:val="left"/>
      <w:pPr>
        <w:ind w:left="825" w:hanging="405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0D806A3"/>
    <w:multiLevelType w:val="multilevel"/>
    <w:tmpl w:val="30D806A3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BC22EC"/>
    <w:multiLevelType w:val="multilevel"/>
    <w:tmpl w:val="40BC22EC"/>
    <w:lvl w:ilvl="0">
      <w:start w:val="1"/>
      <w:numFmt w:val="decimal"/>
      <w:pStyle w:val="a5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1C64D00"/>
    <w:multiLevelType w:val="multilevel"/>
    <w:tmpl w:val="51C64D00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492579"/>
    <w:multiLevelType w:val="multilevel"/>
    <w:tmpl w:val="55492579"/>
    <w:lvl w:ilvl="0">
      <w:start w:val="1"/>
      <w:numFmt w:val="decimal"/>
      <w:pStyle w:val="10"/>
      <w:suff w:val="space"/>
      <w:lvlText w:val="第%1章"/>
      <w:lvlJc w:val="left"/>
      <w:pPr>
        <w:ind w:left="993" w:hanging="425"/>
      </w:pPr>
    </w:lvl>
    <w:lvl w:ilvl="1">
      <w:start w:val="1"/>
      <w:numFmt w:val="decimal"/>
      <w:pStyle w:val="20"/>
      <w:suff w:val="space"/>
      <w:lvlText w:val="%1.%2"/>
      <w:lvlJc w:val="left"/>
      <w:pPr>
        <w:ind w:left="426" w:firstLine="0"/>
      </w:pPr>
      <w:rPr>
        <w:rFonts w:ascii="Times New Roman" w:hAnsi="Times New Roman" w:cs="Times New Roman" w:hint="default"/>
        <w:sz w:val="30"/>
        <w:szCs w:val="30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142" w:firstLine="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  <w:sz w:val="21"/>
        <w:szCs w:val="21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0">
    <w:nsid w:val="59487B2B"/>
    <w:multiLevelType w:val="multilevel"/>
    <w:tmpl w:val="59487B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A9C537B"/>
    <w:multiLevelType w:val="multilevel"/>
    <w:tmpl w:val="5A9C537B"/>
    <w:lvl w:ilvl="0">
      <w:start w:val="1"/>
      <w:numFmt w:val="bullet"/>
      <w:pStyle w:val="a6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3F326F6"/>
    <w:multiLevelType w:val="multilevel"/>
    <w:tmpl w:val="63F326F6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7B2576B"/>
    <w:multiLevelType w:val="multilevel"/>
    <w:tmpl w:val="67B2576B"/>
    <w:lvl w:ilvl="0">
      <w:start w:val="1"/>
      <w:numFmt w:val="japaneseCounting"/>
      <w:pStyle w:val="a7"/>
      <w:lvlText w:val="%1、"/>
      <w:lvlJc w:val="left"/>
      <w:pPr>
        <w:ind w:left="900" w:hanging="900"/>
      </w:pPr>
    </w:lvl>
    <w:lvl w:ilvl="1">
      <w:start w:val="1"/>
      <w:numFmt w:val="decimal"/>
      <w:pStyle w:val="a8"/>
      <w:lvlText w:val="%2."/>
      <w:lvlJc w:val="left"/>
      <w:pPr>
        <w:ind w:left="825" w:hanging="405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91E7873"/>
    <w:multiLevelType w:val="multilevel"/>
    <w:tmpl w:val="691E787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40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72B60A78"/>
    <w:multiLevelType w:val="multilevel"/>
    <w:tmpl w:val="72B60A78"/>
    <w:lvl w:ilvl="0">
      <w:start w:val="1"/>
      <w:numFmt w:val="decimal"/>
      <w:pStyle w:val="50"/>
      <w:lvlText w:val="%1."/>
      <w:lvlJc w:val="left"/>
      <w:pPr>
        <w:ind w:left="1418" w:hanging="420"/>
      </w:pPr>
    </w:lvl>
    <w:lvl w:ilvl="1">
      <w:start w:val="1"/>
      <w:numFmt w:val="lowerLetter"/>
      <w:lvlText w:val="%2)"/>
      <w:lvlJc w:val="left"/>
      <w:pPr>
        <w:ind w:left="1838" w:hanging="420"/>
      </w:pPr>
    </w:lvl>
    <w:lvl w:ilvl="2">
      <w:start w:val="1"/>
      <w:numFmt w:val="lowerRoman"/>
      <w:lvlText w:val="%3."/>
      <w:lvlJc w:val="right"/>
      <w:pPr>
        <w:ind w:left="2258" w:hanging="420"/>
      </w:pPr>
    </w:lvl>
    <w:lvl w:ilvl="3">
      <w:start w:val="1"/>
      <w:numFmt w:val="decimal"/>
      <w:lvlText w:val="%4."/>
      <w:lvlJc w:val="left"/>
      <w:pPr>
        <w:ind w:left="2678" w:hanging="420"/>
      </w:pPr>
    </w:lvl>
    <w:lvl w:ilvl="4">
      <w:start w:val="1"/>
      <w:numFmt w:val="lowerLetter"/>
      <w:lvlText w:val="%5)"/>
      <w:lvlJc w:val="left"/>
      <w:pPr>
        <w:ind w:left="3098" w:hanging="420"/>
      </w:pPr>
    </w:lvl>
    <w:lvl w:ilvl="5">
      <w:start w:val="1"/>
      <w:numFmt w:val="lowerRoman"/>
      <w:lvlText w:val="%6."/>
      <w:lvlJc w:val="right"/>
      <w:pPr>
        <w:ind w:left="3518" w:hanging="420"/>
      </w:pPr>
    </w:lvl>
    <w:lvl w:ilvl="6">
      <w:start w:val="1"/>
      <w:numFmt w:val="decimal"/>
      <w:lvlText w:val="%7."/>
      <w:lvlJc w:val="left"/>
      <w:pPr>
        <w:ind w:left="3938" w:hanging="420"/>
      </w:pPr>
    </w:lvl>
    <w:lvl w:ilvl="7">
      <w:start w:val="1"/>
      <w:numFmt w:val="lowerLetter"/>
      <w:lvlText w:val="%8)"/>
      <w:lvlJc w:val="left"/>
      <w:pPr>
        <w:ind w:left="4358" w:hanging="420"/>
      </w:pPr>
    </w:lvl>
    <w:lvl w:ilvl="8">
      <w:start w:val="1"/>
      <w:numFmt w:val="lowerRoman"/>
      <w:lvlText w:val="%9."/>
      <w:lvlJc w:val="right"/>
      <w:pPr>
        <w:ind w:left="4778" w:hanging="420"/>
      </w:pPr>
    </w:lvl>
  </w:abstractNum>
  <w:abstractNum w:abstractNumId="16">
    <w:nsid w:val="74B17A15"/>
    <w:multiLevelType w:val="multilevel"/>
    <w:tmpl w:val="74B17A1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B7A5CB5"/>
    <w:multiLevelType w:val="multilevel"/>
    <w:tmpl w:val="7B7A5CB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ascii="Times New Roman" w:hAnsi="Times New Roman" w:cs="Times New Roman" w:hint="default"/>
      </w:rPr>
    </w:lvl>
    <w:lvl w:ilvl="4">
      <w:start w:val="1"/>
      <w:numFmt w:val="decimal"/>
      <w:pStyle w:val="21"/>
      <w:lvlText w:val="%1.%2.%3.%4.%5."/>
      <w:lvlJc w:val="left"/>
      <w:pPr>
        <w:tabs>
          <w:tab w:val="left" w:pos="992"/>
        </w:tabs>
        <w:ind w:left="992" w:hanging="9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9"/>
  </w:num>
  <w:num w:numId="2">
    <w:abstractNumId w:val="1"/>
  </w:num>
  <w:num w:numId="3">
    <w:abstractNumId w:val="1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</w:num>
  <w:num w:numId="15">
    <w:abstractNumId w:val="6"/>
  </w:num>
  <w:num w:numId="16">
    <w:abstractNumId w:val="10"/>
  </w:num>
  <w:num w:numId="17">
    <w:abstractNumId w:val="12"/>
  </w:num>
  <w:num w:numId="18">
    <w:abstractNumId w:val="16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hideSpellingErrors/>
  <w:hideGrammaticalErrors/>
  <w:attachedTemplate r:id="rId1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0242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12A76"/>
    <w:rsid w:val="000007B3"/>
    <w:rsid w:val="00001303"/>
    <w:rsid w:val="00001CA6"/>
    <w:rsid w:val="000024E2"/>
    <w:rsid w:val="00002595"/>
    <w:rsid w:val="0000391A"/>
    <w:rsid w:val="00003AAC"/>
    <w:rsid w:val="000044E8"/>
    <w:rsid w:val="0000475D"/>
    <w:rsid w:val="00004A63"/>
    <w:rsid w:val="00004F52"/>
    <w:rsid w:val="00005CA9"/>
    <w:rsid w:val="000076AC"/>
    <w:rsid w:val="000077CF"/>
    <w:rsid w:val="000106A3"/>
    <w:rsid w:val="0001114C"/>
    <w:rsid w:val="000124C6"/>
    <w:rsid w:val="00012717"/>
    <w:rsid w:val="00012ACD"/>
    <w:rsid w:val="00012C5E"/>
    <w:rsid w:val="0001367A"/>
    <w:rsid w:val="0001494F"/>
    <w:rsid w:val="00016982"/>
    <w:rsid w:val="000170F1"/>
    <w:rsid w:val="00017B60"/>
    <w:rsid w:val="00017FC5"/>
    <w:rsid w:val="0002054F"/>
    <w:rsid w:val="00020931"/>
    <w:rsid w:val="00021E50"/>
    <w:rsid w:val="000220FD"/>
    <w:rsid w:val="000228B2"/>
    <w:rsid w:val="00022A1E"/>
    <w:rsid w:val="0002362C"/>
    <w:rsid w:val="00023908"/>
    <w:rsid w:val="00025028"/>
    <w:rsid w:val="00025C95"/>
    <w:rsid w:val="00026394"/>
    <w:rsid w:val="000271E5"/>
    <w:rsid w:val="000303D2"/>
    <w:rsid w:val="00030E00"/>
    <w:rsid w:val="0003251B"/>
    <w:rsid w:val="00032BC7"/>
    <w:rsid w:val="0003348A"/>
    <w:rsid w:val="000341B7"/>
    <w:rsid w:val="0003500F"/>
    <w:rsid w:val="00035826"/>
    <w:rsid w:val="00035E41"/>
    <w:rsid w:val="00036053"/>
    <w:rsid w:val="0003652A"/>
    <w:rsid w:val="00037E25"/>
    <w:rsid w:val="00037FEE"/>
    <w:rsid w:val="00040393"/>
    <w:rsid w:val="000415DC"/>
    <w:rsid w:val="0004172C"/>
    <w:rsid w:val="0004277F"/>
    <w:rsid w:val="0004474B"/>
    <w:rsid w:val="000452D3"/>
    <w:rsid w:val="000459AA"/>
    <w:rsid w:val="00047257"/>
    <w:rsid w:val="00050083"/>
    <w:rsid w:val="00052CCB"/>
    <w:rsid w:val="000538CF"/>
    <w:rsid w:val="0005417D"/>
    <w:rsid w:val="00054BF2"/>
    <w:rsid w:val="00054FC2"/>
    <w:rsid w:val="00055405"/>
    <w:rsid w:val="00056000"/>
    <w:rsid w:val="00056B25"/>
    <w:rsid w:val="00056B8C"/>
    <w:rsid w:val="00056C5C"/>
    <w:rsid w:val="0005706E"/>
    <w:rsid w:val="0005715F"/>
    <w:rsid w:val="0006044B"/>
    <w:rsid w:val="00060554"/>
    <w:rsid w:val="00060AAA"/>
    <w:rsid w:val="00060FA3"/>
    <w:rsid w:val="000618EB"/>
    <w:rsid w:val="000619BA"/>
    <w:rsid w:val="00062263"/>
    <w:rsid w:val="00062388"/>
    <w:rsid w:val="000623CA"/>
    <w:rsid w:val="00063B00"/>
    <w:rsid w:val="00063FD3"/>
    <w:rsid w:val="00064417"/>
    <w:rsid w:val="00064AB8"/>
    <w:rsid w:val="00064CEE"/>
    <w:rsid w:val="00065934"/>
    <w:rsid w:val="00065AE1"/>
    <w:rsid w:val="00065E8A"/>
    <w:rsid w:val="0006759F"/>
    <w:rsid w:val="00067A18"/>
    <w:rsid w:val="00071439"/>
    <w:rsid w:val="00071746"/>
    <w:rsid w:val="00071CEE"/>
    <w:rsid w:val="000721D1"/>
    <w:rsid w:val="000722E2"/>
    <w:rsid w:val="00072343"/>
    <w:rsid w:val="00072B17"/>
    <w:rsid w:val="00072BFA"/>
    <w:rsid w:val="00072E82"/>
    <w:rsid w:val="00074251"/>
    <w:rsid w:val="0007476B"/>
    <w:rsid w:val="00075636"/>
    <w:rsid w:val="00075D7B"/>
    <w:rsid w:val="00076C82"/>
    <w:rsid w:val="00077A15"/>
    <w:rsid w:val="000812B9"/>
    <w:rsid w:val="000815BA"/>
    <w:rsid w:val="00081781"/>
    <w:rsid w:val="000827D8"/>
    <w:rsid w:val="00083BB4"/>
    <w:rsid w:val="00083BD9"/>
    <w:rsid w:val="00085D4F"/>
    <w:rsid w:val="00086C1A"/>
    <w:rsid w:val="0008734A"/>
    <w:rsid w:val="0008759A"/>
    <w:rsid w:val="00087D5F"/>
    <w:rsid w:val="0009078B"/>
    <w:rsid w:val="00090BCF"/>
    <w:rsid w:val="00091CEA"/>
    <w:rsid w:val="00092370"/>
    <w:rsid w:val="0009256C"/>
    <w:rsid w:val="00093150"/>
    <w:rsid w:val="000936B0"/>
    <w:rsid w:val="00094075"/>
    <w:rsid w:val="00096013"/>
    <w:rsid w:val="00096ED9"/>
    <w:rsid w:val="000A0852"/>
    <w:rsid w:val="000A0A6F"/>
    <w:rsid w:val="000A1354"/>
    <w:rsid w:val="000A1847"/>
    <w:rsid w:val="000A18C2"/>
    <w:rsid w:val="000A18DD"/>
    <w:rsid w:val="000A2301"/>
    <w:rsid w:val="000A293B"/>
    <w:rsid w:val="000A346F"/>
    <w:rsid w:val="000A39C3"/>
    <w:rsid w:val="000A40D7"/>
    <w:rsid w:val="000A4519"/>
    <w:rsid w:val="000A62AD"/>
    <w:rsid w:val="000A63E9"/>
    <w:rsid w:val="000A6FAA"/>
    <w:rsid w:val="000A7B09"/>
    <w:rsid w:val="000B025E"/>
    <w:rsid w:val="000B14F4"/>
    <w:rsid w:val="000B4FED"/>
    <w:rsid w:val="000B5A62"/>
    <w:rsid w:val="000B5FB9"/>
    <w:rsid w:val="000C0500"/>
    <w:rsid w:val="000C15CF"/>
    <w:rsid w:val="000C1A37"/>
    <w:rsid w:val="000C1C04"/>
    <w:rsid w:val="000C1D2E"/>
    <w:rsid w:val="000C1EE8"/>
    <w:rsid w:val="000C3F69"/>
    <w:rsid w:val="000C429A"/>
    <w:rsid w:val="000C4647"/>
    <w:rsid w:val="000C5CEB"/>
    <w:rsid w:val="000C64C7"/>
    <w:rsid w:val="000C69A6"/>
    <w:rsid w:val="000C6AEA"/>
    <w:rsid w:val="000C6FD5"/>
    <w:rsid w:val="000C782E"/>
    <w:rsid w:val="000D2289"/>
    <w:rsid w:val="000D2448"/>
    <w:rsid w:val="000D265F"/>
    <w:rsid w:val="000D26F0"/>
    <w:rsid w:val="000D2B6C"/>
    <w:rsid w:val="000D2B7F"/>
    <w:rsid w:val="000D374F"/>
    <w:rsid w:val="000D4AE9"/>
    <w:rsid w:val="000D51BA"/>
    <w:rsid w:val="000D53B8"/>
    <w:rsid w:val="000D6866"/>
    <w:rsid w:val="000D7B6C"/>
    <w:rsid w:val="000D7E78"/>
    <w:rsid w:val="000E1150"/>
    <w:rsid w:val="000E21A7"/>
    <w:rsid w:val="000E2FE1"/>
    <w:rsid w:val="000E3303"/>
    <w:rsid w:val="000E3D23"/>
    <w:rsid w:val="000E460C"/>
    <w:rsid w:val="000E47CA"/>
    <w:rsid w:val="000E4A3B"/>
    <w:rsid w:val="000E4B86"/>
    <w:rsid w:val="000E500C"/>
    <w:rsid w:val="000E5F33"/>
    <w:rsid w:val="000E658C"/>
    <w:rsid w:val="000E744E"/>
    <w:rsid w:val="000E7BF7"/>
    <w:rsid w:val="000F0491"/>
    <w:rsid w:val="000F0B3C"/>
    <w:rsid w:val="000F14FF"/>
    <w:rsid w:val="000F1F1D"/>
    <w:rsid w:val="000F2C7E"/>
    <w:rsid w:val="000F4A73"/>
    <w:rsid w:val="000F5C48"/>
    <w:rsid w:val="000F62C5"/>
    <w:rsid w:val="000F69D9"/>
    <w:rsid w:val="000F7394"/>
    <w:rsid w:val="000F74CB"/>
    <w:rsid w:val="000F7602"/>
    <w:rsid w:val="000F780C"/>
    <w:rsid w:val="001003FF"/>
    <w:rsid w:val="00100E40"/>
    <w:rsid w:val="00101A2D"/>
    <w:rsid w:val="00101F70"/>
    <w:rsid w:val="00102232"/>
    <w:rsid w:val="001029DF"/>
    <w:rsid w:val="0010311B"/>
    <w:rsid w:val="00103256"/>
    <w:rsid w:val="00103E61"/>
    <w:rsid w:val="00104372"/>
    <w:rsid w:val="001048C6"/>
    <w:rsid w:val="001064FC"/>
    <w:rsid w:val="00110DAF"/>
    <w:rsid w:val="00112137"/>
    <w:rsid w:val="0011327B"/>
    <w:rsid w:val="001135D1"/>
    <w:rsid w:val="00113B97"/>
    <w:rsid w:val="00113DD6"/>
    <w:rsid w:val="00114136"/>
    <w:rsid w:val="00114E60"/>
    <w:rsid w:val="0011685B"/>
    <w:rsid w:val="00120469"/>
    <w:rsid w:val="00120B47"/>
    <w:rsid w:val="00120D7F"/>
    <w:rsid w:val="001211D7"/>
    <w:rsid w:val="00121554"/>
    <w:rsid w:val="00121F14"/>
    <w:rsid w:val="001239BF"/>
    <w:rsid w:val="00123F86"/>
    <w:rsid w:val="001240A1"/>
    <w:rsid w:val="00124E94"/>
    <w:rsid w:val="00125CF9"/>
    <w:rsid w:val="0012636F"/>
    <w:rsid w:val="00126C49"/>
    <w:rsid w:val="00126CC5"/>
    <w:rsid w:val="001271B7"/>
    <w:rsid w:val="00127FE3"/>
    <w:rsid w:val="0013018D"/>
    <w:rsid w:val="0013147B"/>
    <w:rsid w:val="00131DBC"/>
    <w:rsid w:val="00132064"/>
    <w:rsid w:val="00132D2B"/>
    <w:rsid w:val="00133799"/>
    <w:rsid w:val="00135682"/>
    <w:rsid w:val="00135A07"/>
    <w:rsid w:val="00135DC5"/>
    <w:rsid w:val="00136B4A"/>
    <w:rsid w:val="00136EB5"/>
    <w:rsid w:val="00137CC0"/>
    <w:rsid w:val="001400EC"/>
    <w:rsid w:val="00140655"/>
    <w:rsid w:val="00140790"/>
    <w:rsid w:val="001408D1"/>
    <w:rsid w:val="00140FAF"/>
    <w:rsid w:val="001410A1"/>
    <w:rsid w:val="00141C4A"/>
    <w:rsid w:val="001442D8"/>
    <w:rsid w:val="001445D3"/>
    <w:rsid w:val="0014627E"/>
    <w:rsid w:val="00147045"/>
    <w:rsid w:val="00147BE1"/>
    <w:rsid w:val="001527CC"/>
    <w:rsid w:val="001529ED"/>
    <w:rsid w:val="00152A6A"/>
    <w:rsid w:val="0015335D"/>
    <w:rsid w:val="001554F1"/>
    <w:rsid w:val="00156D65"/>
    <w:rsid w:val="00157125"/>
    <w:rsid w:val="00157CC4"/>
    <w:rsid w:val="00160357"/>
    <w:rsid w:val="00160DE7"/>
    <w:rsid w:val="00160F3F"/>
    <w:rsid w:val="001623E9"/>
    <w:rsid w:val="00162795"/>
    <w:rsid w:val="00163E9E"/>
    <w:rsid w:val="00164F42"/>
    <w:rsid w:val="00165611"/>
    <w:rsid w:val="00165818"/>
    <w:rsid w:val="00165F19"/>
    <w:rsid w:val="00166155"/>
    <w:rsid w:val="00166CAB"/>
    <w:rsid w:val="00167353"/>
    <w:rsid w:val="00167FE3"/>
    <w:rsid w:val="00170A97"/>
    <w:rsid w:val="00170ED1"/>
    <w:rsid w:val="00171311"/>
    <w:rsid w:val="0017192A"/>
    <w:rsid w:val="00172496"/>
    <w:rsid w:val="00172FAE"/>
    <w:rsid w:val="0017300D"/>
    <w:rsid w:val="00173426"/>
    <w:rsid w:val="00173433"/>
    <w:rsid w:val="001739CD"/>
    <w:rsid w:val="0017596D"/>
    <w:rsid w:val="00175D36"/>
    <w:rsid w:val="00176A36"/>
    <w:rsid w:val="0017786E"/>
    <w:rsid w:val="00180079"/>
    <w:rsid w:val="00181765"/>
    <w:rsid w:val="00182ED2"/>
    <w:rsid w:val="00187912"/>
    <w:rsid w:val="00187EAB"/>
    <w:rsid w:val="00190152"/>
    <w:rsid w:val="001909E0"/>
    <w:rsid w:val="00190FE0"/>
    <w:rsid w:val="00191044"/>
    <w:rsid w:val="001916F5"/>
    <w:rsid w:val="00192027"/>
    <w:rsid w:val="0019223F"/>
    <w:rsid w:val="00192D45"/>
    <w:rsid w:val="00193411"/>
    <w:rsid w:val="001936E8"/>
    <w:rsid w:val="00195314"/>
    <w:rsid w:val="00195B03"/>
    <w:rsid w:val="00196DCA"/>
    <w:rsid w:val="001A07E0"/>
    <w:rsid w:val="001A1885"/>
    <w:rsid w:val="001A2134"/>
    <w:rsid w:val="001A3317"/>
    <w:rsid w:val="001A42AF"/>
    <w:rsid w:val="001A45F6"/>
    <w:rsid w:val="001A49D6"/>
    <w:rsid w:val="001A5460"/>
    <w:rsid w:val="001A5568"/>
    <w:rsid w:val="001A56AE"/>
    <w:rsid w:val="001A5EF5"/>
    <w:rsid w:val="001A605F"/>
    <w:rsid w:val="001A639C"/>
    <w:rsid w:val="001A6A34"/>
    <w:rsid w:val="001A797B"/>
    <w:rsid w:val="001A7E79"/>
    <w:rsid w:val="001B030E"/>
    <w:rsid w:val="001B103A"/>
    <w:rsid w:val="001B2427"/>
    <w:rsid w:val="001B25DF"/>
    <w:rsid w:val="001B4318"/>
    <w:rsid w:val="001B451F"/>
    <w:rsid w:val="001B50AD"/>
    <w:rsid w:val="001B5232"/>
    <w:rsid w:val="001B65DF"/>
    <w:rsid w:val="001B6944"/>
    <w:rsid w:val="001B734D"/>
    <w:rsid w:val="001B77D0"/>
    <w:rsid w:val="001B7FE5"/>
    <w:rsid w:val="001C04E7"/>
    <w:rsid w:val="001C1240"/>
    <w:rsid w:val="001C293E"/>
    <w:rsid w:val="001C3414"/>
    <w:rsid w:val="001C38ED"/>
    <w:rsid w:val="001C410E"/>
    <w:rsid w:val="001C434C"/>
    <w:rsid w:val="001C462B"/>
    <w:rsid w:val="001C5354"/>
    <w:rsid w:val="001C5F2C"/>
    <w:rsid w:val="001C735D"/>
    <w:rsid w:val="001C7AC7"/>
    <w:rsid w:val="001D1A74"/>
    <w:rsid w:val="001D2B19"/>
    <w:rsid w:val="001D2CF0"/>
    <w:rsid w:val="001D3665"/>
    <w:rsid w:val="001D3B01"/>
    <w:rsid w:val="001D5A03"/>
    <w:rsid w:val="001D701C"/>
    <w:rsid w:val="001D7DC7"/>
    <w:rsid w:val="001E0DB9"/>
    <w:rsid w:val="001E0ECF"/>
    <w:rsid w:val="001E18EC"/>
    <w:rsid w:val="001E1A7C"/>
    <w:rsid w:val="001E1ACE"/>
    <w:rsid w:val="001E1DE5"/>
    <w:rsid w:val="001E27B7"/>
    <w:rsid w:val="001E2916"/>
    <w:rsid w:val="001E3782"/>
    <w:rsid w:val="001E48ED"/>
    <w:rsid w:val="001E5C3A"/>
    <w:rsid w:val="001E6B70"/>
    <w:rsid w:val="001E74CB"/>
    <w:rsid w:val="001F14CE"/>
    <w:rsid w:val="001F1A3D"/>
    <w:rsid w:val="001F251C"/>
    <w:rsid w:val="001F2BFB"/>
    <w:rsid w:val="001F4BCF"/>
    <w:rsid w:val="001F507E"/>
    <w:rsid w:val="001F6B07"/>
    <w:rsid w:val="001F6D1A"/>
    <w:rsid w:val="001F6FBC"/>
    <w:rsid w:val="001F714B"/>
    <w:rsid w:val="001F7A1C"/>
    <w:rsid w:val="001F7FC4"/>
    <w:rsid w:val="00200B1F"/>
    <w:rsid w:val="002010C8"/>
    <w:rsid w:val="00201554"/>
    <w:rsid w:val="0020192E"/>
    <w:rsid w:val="00201E34"/>
    <w:rsid w:val="00201F3F"/>
    <w:rsid w:val="0020296E"/>
    <w:rsid w:val="00202A32"/>
    <w:rsid w:val="002033FD"/>
    <w:rsid w:val="0020382B"/>
    <w:rsid w:val="00203B5B"/>
    <w:rsid w:val="00204572"/>
    <w:rsid w:val="00204FE0"/>
    <w:rsid w:val="00205437"/>
    <w:rsid w:val="00205DD3"/>
    <w:rsid w:val="00205DDA"/>
    <w:rsid w:val="002078D1"/>
    <w:rsid w:val="00207A31"/>
    <w:rsid w:val="00210935"/>
    <w:rsid w:val="00210B55"/>
    <w:rsid w:val="002119E8"/>
    <w:rsid w:val="00211C90"/>
    <w:rsid w:val="00212A76"/>
    <w:rsid w:val="00212C52"/>
    <w:rsid w:val="00213134"/>
    <w:rsid w:val="00213338"/>
    <w:rsid w:val="00213B21"/>
    <w:rsid w:val="00214585"/>
    <w:rsid w:val="00214C09"/>
    <w:rsid w:val="00214FBB"/>
    <w:rsid w:val="00215E93"/>
    <w:rsid w:val="0021645E"/>
    <w:rsid w:val="002169C7"/>
    <w:rsid w:val="00217657"/>
    <w:rsid w:val="00217FBF"/>
    <w:rsid w:val="002208C2"/>
    <w:rsid w:val="00221B81"/>
    <w:rsid w:val="002231EA"/>
    <w:rsid w:val="00223878"/>
    <w:rsid w:val="0022388B"/>
    <w:rsid w:val="002261D5"/>
    <w:rsid w:val="00226ADB"/>
    <w:rsid w:val="00230F70"/>
    <w:rsid w:val="00231375"/>
    <w:rsid w:val="00231B13"/>
    <w:rsid w:val="00232854"/>
    <w:rsid w:val="002344CF"/>
    <w:rsid w:val="0023497D"/>
    <w:rsid w:val="00235613"/>
    <w:rsid w:val="00235CF0"/>
    <w:rsid w:val="00236C43"/>
    <w:rsid w:val="0023728F"/>
    <w:rsid w:val="0023758E"/>
    <w:rsid w:val="002400B0"/>
    <w:rsid w:val="00240876"/>
    <w:rsid w:val="002413F0"/>
    <w:rsid w:val="00241994"/>
    <w:rsid w:val="00241BAB"/>
    <w:rsid w:val="00243EBD"/>
    <w:rsid w:val="00245314"/>
    <w:rsid w:val="00245926"/>
    <w:rsid w:val="0024633E"/>
    <w:rsid w:val="00246E9C"/>
    <w:rsid w:val="00247972"/>
    <w:rsid w:val="00250BFE"/>
    <w:rsid w:val="0025193C"/>
    <w:rsid w:val="00252905"/>
    <w:rsid w:val="002537CE"/>
    <w:rsid w:val="00253D41"/>
    <w:rsid w:val="00253ED5"/>
    <w:rsid w:val="00256B10"/>
    <w:rsid w:val="00257301"/>
    <w:rsid w:val="00257D6B"/>
    <w:rsid w:val="002607D2"/>
    <w:rsid w:val="00261C59"/>
    <w:rsid w:val="002621DF"/>
    <w:rsid w:val="00262400"/>
    <w:rsid w:val="002627EA"/>
    <w:rsid w:val="00262E2A"/>
    <w:rsid w:val="00263012"/>
    <w:rsid w:val="00263035"/>
    <w:rsid w:val="00263D4D"/>
    <w:rsid w:val="00264047"/>
    <w:rsid w:val="00264E48"/>
    <w:rsid w:val="00265EDB"/>
    <w:rsid w:val="00266917"/>
    <w:rsid w:val="00266B42"/>
    <w:rsid w:val="00270AF0"/>
    <w:rsid w:val="00270DFF"/>
    <w:rsid w:val="00272B7C"/>
    <w:rsid w:val="00274009"/>
    <w:rsid w:val="00274925"/>
    <w:rsid w:val="002758A4"/>
    <w:rsid w:val="002758B3"/>
    <w:rsid w:val="00275C0A"/>
    <w:rsid w:val="00275DEA"/>
    <w:rsid w:val="0027607C"/>
    <w:rsid w:val="00276FBC"/>
    <w:rsid w:val="002806E7"/>
    <w:rsid w:val="00280FF6"/>
    <w:rsid w:val="002813D9"/>
    <w:rsid w:val="00281BD2"/>
    <w:rsid w:val="00281EFA"/>
    <w:rsid w:val="0028399E"/>
    <w:rsid w:val="00283EE9"/>
    <w:rsid w:val="00284832"/>
    <w:rsid w:val="00284AE9"/>
    <w:rsid w:val="002855D6"/>
    <w:rsid w:val="002877C4"/>
    <w:rsid w:val="002877FB"/>
    <w:rsid w:val="00290730"/>
    <w:rsid w:val="00292122"/>
    <w:rsid w:val="002922D2"/>
    <w:rsid w:val="002929A5"/>
    <w:rsid w:val="00292B91"/>
    <w:rsid w:val="00292E6A"/>
    <w:rsid w:val="0029318B"/>
    <w:rsid w:val="002958B7"/>
    <w:rsid w:val="00295BF9"/>
    <w:rsid w:val="00296780"/>
    <w:rsid w:val="00296F4A"/>
    <w:rsid w:val="0029776F"/>
    <w:rsid w:val="002A0534"/>
    <w:rsid w:val="002A1103"/>
    <w:rsid w:val="002A2248"/>
    <w:rsid w:val="002A2A22"/>
    <w:rsid w:val="002A4BFF"/>
    <w:rsid w:val="002A52FF"/>
    <w:rsid w:val="002A5670"/>
    <w:rsid w:val="002A5822"/>
    <w:rsid w:val="002A5943"/>
    <w:rsid w:val="002A6756"/>
    <w:rsid w:val="002A6B74"/>
    <w:rsid w:val="002A6EC9"/>
    <w:rsid w:val="002A7103"/>
    <w:rsid w:val="002A7198"/>
    <w:rsid w:val="002B08DA"/>
    <w:rsid w:val="002B0E19"/>
    <w:rsid w:val="002B41FB"/>
    <w:rsid w:val="002B5A8B"/>
    <w:rsid w:val="002B7696"/>
    <w:rsid w:val="002B7B08"/>
    <w:rsid w:val="002B7FBB"/>
    <w:rsid w:val="002C007F"/>
    <w:rsid w:val="002C0CD6"/>
    <w:rsid w:val="002C1342"/>
    <w:rsid w:val="002C1DE9"/>
    <w:rsid w:val="002C1E8E"/>
    <w:rsid w:val="002C1FF1"/>
    <w:rsid w:val="002C3A3A"/>
    <w:rsid w:val="002C4224"/>
    <w:rsid w:val="002C44B4"/>
    <w:rsid w:val="002C5207"/>
    <w:rsid w:val="002C56F4"/>
    <w:rsid w:val="002C5BBA"/>
    <w:rsid w:val="002C5FFD"/>
    <w:rsid w:val="002C6043"/>
    <w:rsid w:val="002C652C"/>
    <w:rsid w:val="002D47B8"/>
    <w:rsid w:val="002D4F01"/>
    <w:rsid w:val="002D59A5"/>
    <w:rsid w:val="002D646D"/>
    <w:rsid w:val="002D6D26"/>
    <w:rsid w:val="002E0D9B"/>
    <w:rsid w:val="002E1072"/>
    <w:rsid w:val="002E2180"/>
    <w:rsid w:val="002E2232"/>
    <w:rsid w:val="002E3201"/>
    <w:rsid w:val="002E3283"/>
    <w:rsid w:val="002E384C"/>
    <w:rsid w:val="002E43AE"/>
    <w:rsid w:val="002E43F2"/>
    <w:rsid w:val="002E55E4"/>
    <w:rsid w:val="002E6F87"/>
    <w:rsid w:val="002E72FE"/>
    <w:rsid w:val="002E7A9F"/>
    <w:rsid w:val="002F0E7F"/>
    <w:rsid w:val="002F111B"/>
    <w:rsid w:val="002F18EE"/>
    <w:rsid w:val="002F1A66"/>
    <w:rsid w:val="002F2217"/>
    <w:rsid w:val="002F28DB"/>
    <w:rsid w:val="002F34F2"/>
    <w:rsid w:val="002F3CDB"/>
    <w:rsid w:val="002F40E6"/>
    <w:rsid w:val="002F48EB"/>
    <w:rsid w:val="002F4EA9"/>
    <w:rsid w:val="002F5745"/>
    <w:rsid w:val="002F5E86"/>
    <w:rsid w:val="002F67D7"/>
    <w:rsid w:val="002F6BAF"/>
    <w:rsid w:val="002F6D65"/>
    <w:rsid w:val="002F6FB9"/>
    <w:rsid w:val="002F765E"/>
    <w:rsid w:val="002F7FB2"/>
    <w:rsid w:val="002F7FDA"/>
    <w:rsid w:val="0030052D"/>
    <w:rsid w:val="00300D15"/>
    <w:rsid w:val="003018B7"/>
    <w:rsid w:val="00301A35"/>
    <w:rsid w:val="003027FA"/>
    <w:rsid w:val="0030361B"/>
    <w:rsid w:val="00303F2B"/>
    <w:rsid w:val="00304B09"/>
    <w:rsid w:val="00304BC6"/>
    <w:rsid w:val="00304C8B"/>
    <w:rsid w:val="00305ABA"/>
    <w:rsid w:val="003060B2"/>
    <w:rsid w:val="00306450"/>
    <w:rsid w:val="0030682C"/>
    <w:rsid w:val="00307177"/>
    <w:rsid w:val="003071FB"/>
    <w:rsid w:val="003108BE"/>
    <w:rsid w:val="00310A19"/>
    <w:rsid w:val="00311383"/>
    <w:rsid w:val="00311842"/>
    <w:rsid w:val="00311C9C"/>
    <w:rsid w:val="0031234C"/>
    <w:rsid w:val="0031297F"/>
    <w:rsid w:val="00312C7F"/>
    <w:rsid w:val="003137D9"/>
    <w:rsid w:val="0031396B"/>
    <w:rsid w:val="00313C2C"/>
    <w:rsid w:val="00313FDD"/>
    <w:rsid w:val="0031412C"/>
    <w:rsid w:val="00314501"/>
    <w:rsid w:val="00314921"/>
    <w:rsid w:val="00314AD8"/>
    <w:rsid w:val="003153D4"/>
    <w:rsid w:val="00315B2B"/>
    <w:rsid w:val="00321F97"/>
    <w:rsid w:val="00322237"/>
    <w:rsid w:val="00322E5A"/>
    <w:rsid w:val="00323280"/>
    <w:rsid w:val="0032390F"/>
    <w:rsid w:val="0032399B"/>
    <w:rsid w:val="003244B4"/>
    <w:rsid w:val="003248CC"/>
    <w:rsid w:val="00324F7A"/>
    <w:rsid w:val="003250D8"/>
    <w:rsid w:val="0032510A"/>
    <w:rsid w:val="00326DA4"/>
    <w:rsid w:val="00327B4C"/>
    <w:rsid w:val="003315E7"/>
    <w:rsid w:val="00331EE4"/>
    <w:rsid w:val="00333AF5"/>
    <w:rsid w:val="0033403F"/>
    <w:rsid w:val="00334E4F"/>
    <w:rsid w:val="00337C3D"/>
    <w:rsid w:val="0034090B"/>
    <w:rsid w:val="00341665"/>
    <w:rsid w:val="0034363B"/>
    <w:rsid w:val="00343CDF"/>
    <w:rsid w:val="003459EC"/>
    <w:rsid w:val="003462B3"/>
    <w:rsid w:val="003465D8"/>
    <w:rsid w:val="00347031"/>
    <w:rsid w:val="00347452"/>
    <w:rsid w:val="00350A3A"/>
    <w:rsid w:val="00351A5F"/>
    <w:rsid w:val="00351E8D"/>
    <w:rsid w:val="003532B5"/>
    <w:rsid w:val="00354508"/>
    <w:rsid w:val="00354B57"/>
    <w:rsid w:val="00354BE9"/>
    <w:rsid w:val="003567D4"/>
    <w:rsid w:val="00356AB1"/>
    <w:rsid w:val="00356BCC"/>
    <w:rsid w:val="00360224"/>
    <w:rsid w:val="00360F3C"/>
    <w:rsid w:val="0036101C"/>
    <w:rsid w:val="003613EB"/>
    <w:rsid w:val="0036265B"/>
    <w:rsid w:val="0036312C"/>
    <w:rsid w:val="00363755"/>
    <w:rsid w:val="00363778"/>
    <w:rsid w:val="00363F5F"/>
    <w:rsid w:val="00364F7B"/>
    <w:rsid w:val="00365984"/>
    <w:rsid w:val="00365EF4"/>
    <w:rsid w:val="00367672"/>
    <w:rsid w:val="00370B60"/>
    <w:rsid w:val="00372259"/>
    <w:rsid w:val="003725D3"/>
    <w:rsid w:val="00372FFA"/>
    <w:rsid w:val="003731DF"/>
    <w:rsid w:val="003735B3"/>
    <w:rsid w:val="00374390"/>
    <w:rsid w:val="00374B15"/>
    <w:rsid w:val="00375DD7"/>
    <w:rsid w:val="0037708D"/>
    <w:rsid w:val="00377E19"/>
    <w:rsid w:val="003804EA"/>
    <w:rsid w:val="00380527"/>
    <w:rsid w:val="00382C2A"/>
    <w:rsid w:val="003830B7"/>
    <w:rsid w:val="0038388C"/>
    <w:rsid w:val="003912D0"/>
    <w:rsid w:val="00391884"/>
    <w:rsid w:val="003921DC"/>
    <w:rsid w:val="0039248B"/>
    <w:rsid w:val="00392533"/>
    <w:rsid w:val="00392F3F"/>
    <w:rsid w:val="003936BA"/>
    <w:rsid w:val="003938F2"/>
    <w:rsid w:val="00394603"/>
    <w:rsid w:val="0039487A"/>
    <w:rsid w:val="003954F5"/>
    <w:rsid w:val="0039743D"/>
    <w:rsid w:val="003A0857"/>
    <w:rsid w:val="003A0B22"/>
    <w:rsid w:val="003A141D"/>
    <w:rsid w:val="003A2E26"/>
    <w:rsid w:val="003A30CF"/>
    <w:rsid w:val="003A50A5"/>
    <w:rsid w:val="003A6CF7"/>
    <w:rsid w:val="003A7E1D"/>
    <w:rsid w:val="003B2538"/>
    <w:rsid w:val="003B2ABF"/>
    <w:rsid w:val="003B3028"/>
    <w:rsid w:val="003B384C"/>
    <w:rsid w:val="003B478F"/>
    <w:rsid w:val="003B4A13"/>
    <w:rsid w:val="003B4BD0"/>
    <w:rsid w:val="003B4DEE"/>
    <w:rsid w:val="003B5B51"/>
    <w:rsid w:val="003B5D3E"/>
    <w:rsid w:val="003B60D9"/>
    <w:rsid w:val="003B64B7"/>
    <w:rsid w:val="003B6EE0"/>
    <w:rsid w:val="003B799A"/>
    <w:rsid w:val="003C0342"/>
    <w:rsid w:val="003C1C7E"/>
    <w:rsid w:val="003C2046"/>
    <w:rsid w:val="003C3023"/>
    <w:rsid w:val="003C3179"/>
    <w:rsid w:val="003C32F2"/>
    <w:rsid w:val="003C5592"/>
    <w:rsid w:val="003C569A"/>
    <w:rsid w:val="003C5CBC"/>
    <w:rsid w:val="003C611B"/>
    <w:rsid w:val="003C792A"/>
    <w:rsid w:val="003D006E"/>
    <w:rsid w:val="003D0EC3"/>
    <w:rsid w:val="003D1026"/>
    <w:rsid w:val="003D13B3"/>
    <w:rsid w:val="003D195E"/>
    <w:rsid w:val="003D1CEC"/>
    <w:rsid w:val="003D33AD"/>
    <w:rsid w:val="003D365A"/>
    <w:rsid w:val="003D3FBC"/>
    <w:rsid w:val="003D4950"/>
    <w:rsid w:val="003D4BCD"/>
    <w:rsid w:val="003D6C4D"/>
    <w:rsid w:val="003E0F48"/>
    <w:rsid w:val="003E190C"/>
    <w:rsid w:val="003E1991"/>
    <w:rsid w:val="003E2799"/>
    <w:rsid w:val="003E29A9"/>
    <w:rsid w:val="003E2BBA"/>
    <w:rsid w:val="003E2F43"/>
    <w:rsid w:val="003E2FAA"/>
    <w:rsid w:val="003E329E"/>
    <w:rsid w:val="003E3444"/>
    <w:rsid w:val="003E4226"/>
    <w:rsid w:val="003E490B"/>
    <w:rsid w:val="003E4B93"/>
    <w:rsid w:val="003E5148"/>
    <w:rsid w:val="003E54E4"/>
    <w:rsid w:val="003E630E"/>
    <w:rsid w:val="003F0A61"/>
    <w:rsid w:val="003F1086"/>
    <w:rsid w:val="003F3B7F"/>
    <w:rsid w:val="003F4417"/>
    <w:rsid w:val="003F4547"/>
    <w:rsid w:val="003F471A"/>
    <w:rsid w:val="003F50CC"/>
    <w:rsid w:val="003F51C5"/>
    <w:rsid w:val="003F5E41"/>
    <w:rsid w:val="003F65EC"/>
    <w:rsid w:val="003F71DB"/>
    <w:rsid w:val="003F74D9"/>
    <w:rsid w:val="003F7713"/>
    <w:rsid w:val="00400373"/>
    <w:rsid w:val="004005D2"/>
    <w:rsid w:val="0040144C"/>
    <w:rsid w:val="004018B3"/>
    <w:rsid w:val="00403809"/>
    <w:rsid w:val="004048AB"/>
    <w:rsid w:val="00404B58"/>
    <w:rsid w:val="00405724"/>
    <w:rsid w:val="00405784"/>
    <w:rsid w:val="0040647C"/>
    <w:rsid w:val="0040725E"/>
    <w:rsid w:val="00410B02"/>
    <w:rsid w:val="0041160C"/>
    <w:rsid w:val="00412D7A"/>
    <w:rsid w:val="004132FD"/>
    <w:rsid w:val="00413B4C"/>
    <w:rsid w:val="004141E1"/>
    <w:rsid w:val="004142D3"/>
    <w:rsid w:val="00414DFE"/>
    <w:rsid w:val="004179E1"/>
    <w:rsid w:val="00420757"/>
    <w:rsid w:val="00420824"/>
    <w:rsid w:val="0042187A"/>
    <w:rsid w:val="004229AC"/>
    <w:rsid w:val="00422ADE"/>
    <w:rsid w:val="0042307C"/>
    <w:rsid w:val="00424CA2"/>
    <w:rsid w:val="00425049"/>
    <w:rsid w:val="004252BB"/>
    <w:rsid w:val="00425E38"/>
    <w:rsid w:val="0043120D"/>
    <w:rsid w:val="00431350"/>
    <w:rsid w:val="00431E12"/>
    <w:rsid w:val="00431F20"/>
    <w:rsid w:val="00432C9C"/>
    <w:rsid w:val="004340F9"/>
    <w:rsid w:val="00435515"/>
    <w:rsid w:val="00435982"/>
    <w:rsid w:val="00436C2B"/>
    <w:rsid w:val="004377D7"/>
    <w:rsid w:val="00437E92"/>
    <w:rsid w:val="004412F7"/>
    <w:rsid w:val="0044161E"/>
    <w:rsid w:val="004423F3"/>
    <w:rsid w:val="00442D71"/>
    <w:rsid w:val="00443557"/>
    <w:rsid w:val="00443815"/>
    <w:rsid w:val="00443985"/>
    <w:rsid w:val="004439EA"/>
    <w:rsid w:val="00443D9E"/>
    <w:rsid w:val="00444B5E"/>
    <w:rsid w:val="00444CCC"/>
    <w:rsid w:val="0044627C"/>
    <w:rsid w:val="0044667B"/>
    <w:rsid w:val="004473F8"/>
    <w:rsid w:val="004500DB"/>
    <w:rsid w:val="004503CD"/>
    <w:rsid w:val="00450608"/>
    <w:rsid w:val="00450AA3"/>
    <w:rsid w:val="00450AB6"/>
    <w:rsid w:val="00451238"/>
    <w:rsid w:val="00451821"/>
    <w:rsid w:val="00453032"/>
    <w:rsid w:val="004540D8"/>
    <w:rsid w:val="00454247"/>
    <w:rsid w:val="004547B0"/>
    <w:rsid w:val="00454F67"/>
    <w:rsid w:val="004565FF"/>
    <w:rsid w:val="00456AED"/>
    <w:rsid w:val="00456B0D"/>
    <w:rsid w:val="00456B93"/>
    <w:rsid w:val="0045717C"/>
    <w:rsid w:val="00457471"/>
    <w:rsid w:val="004578EE"/>
    <w:rsid w:val="00457F1A"/>
    <w:rsid w:val="00460935"/>
    <w:rsid w:val="00460AA3"/>
    <w:rsid w:val="004610C0"/>
    <w:rsid w:val="00462542"/>
    <w:rsid w:val="00462C3F"/>
    <w:rsid w:val="00463046"/>
    <w:rsid w:val="00463C2D"/>
    <w:rsid w:val="00463F35"/>
    <w:rsid w:val="0046520F"/>
    <w:rsid w:val="00465414"/>
    <w:rsid w:val="004668B5"/>
    <w:rsid w:val="00466B30"/>
    <w:rsid w:val="00466D20"/>
    <w:rsid w:val="0046736F"/>
    <w:rsid w:val="00467417"/>
    <w:rsid w:val="00467DD9"/>
    <w:rsid w:val="00467E26"/>
    <w:rsid w:val="004723D4"/>
    <w:rsid w:val="004728EB"/>
    <w:rsid w:val="004751AF"/>
    <w:rsid w:val="0047525B"/>
    <w:rsid w:val="004764F4"/>
    <w:rsid w:val="00477FDA"/>
    <w:rsid w:val="00480FAD"/>
    <w:rsid w:val="0048157E"/>
    <w:rsid w:val="004816B3"/>
    <w:rsid w:val="0048308E"/>
    <w:rsid w:val="00483111"/>
    <w:rsid w:val="00483A15"/>
    <w:rsid w:val="00484121"/>
    <w:rsid w:val="004844E8"/>
    <w:rsid w:val="00484B13"/>
    <w:rsid w:val="00484DF1"/>
    <w:rsid w:val="004860A7"/>
    <w:rsid w:val="0048659A"/>
    <w:rsid w:val="004866F3"/>
    <w:rsid w:val="00486781"/>
    <w:rsid w:val="004873C3"/>
    <w:rsid w:val="004873F5"/>
    <w:rsid w:val="00487EC8"/>
    <w:rsid w:val="00490755"/>
    <w:rsid w:val="00491E67"/>
    <w:rsid w:val="0049217C"/>
    <w:rsid w:val="00492362"/>
    <w:rsid w:val="004926BF"/>
    <w:rsid w:val="00492E48"/>
    <w:rsid w:val="0049622A"/>
    <w:rsid w:val="00496C60"/>
    <w:rsid w:val="004A07B3"/>
    <w:rsid w:val="004A08AA"/>
    <w:rsid w:val="004A1120"/>
    <w:rsid w:val="004A1263"/>
    <w:rsid w:val="004A1D75"/>
    <w:rsid w:val="004A1FB8"/>
    <w:rsid w:val="004A2014"/>
    <w:rsid w:val="004A37EC"/>
    <w:rsid w:val="004A3ACA"/>
    <w:rsid w:val="004A3AEB"/>
    <w:rsid w:val="004A402E"/>
    <w:rsid w:val="004A574C"/>
    <w:rsid w:val="004A794B"/>
    <w:rsid w:val="004A7D47"/>
    <w:rsid w:val="004B0449"/>
    <w:rsid w:val="004B2A21"/>
    <w:rsid w:val="004B2AFC"/>
    <w:rsid w:val="004B2B40"/>
    <w:rsid w:val="004B4D0D"/>
    <w:rsid w:val="004B4D2A"/>
    <w:rsid w:val="004B62E1"/>
    <w:rsid w:val="004B6DC8"/>
    <w:rsid w:val="004B7276"/>
    <w:rsid w:val="004B75EB"/>
    <w:rsid w:val="004B773D"/>
    <w:rsid w:val="004B78F1"/>
    <w:rsid w:val="004C2FB3"/>
    <w:rsid w:val="004C39FC"/>
    <w:rsid w:val="004C569E"/>
    <w:rsid w:val="004C635B"/>
    <w:rsid w:val="004C69BA"/>
    <w:rsid w:val="004C6A43"/>
    <w:rsid w:val="004C6B11"/>
    <w:rsid w:val="004C6C4B"/>
    <w:rsid w:val="004C7EA8"/>
    <w:rsid w:val="004D003F"/>
    <w:rsid w:val="004D0961"/>
    <w:rsid w:val="004D1CB8"/>
    <w:rsid w:val="004D49D4"/>
    <w:rsid w:val="004D59DB"/>
    <w:rsid w:val="004D5FE2"/>
    <w:rsid w:val="004D72AA"/>
    <w:rsid w:val="004E02CD"/>
    <w:rsid w:val="004E1005"/>
    <w:rsid w:val="004E1B9A"/>
    <w:rsid w:val="004E2EB9"/>
    <w:rsid w:val="004E3FEE"/>
    <w:rsid w:val="004E417D"/>
    <w:rsid w:val="004E4335"/>
    <w:rsid w:val="004E4CBC"/>
    <w:rsid w:val="004E5BB2"/>
    <w:rsid w:val="004E5EF1"/>
    <w:rsid w:val="004E6AA4"/>
    <w:rsid w:val="004E6AD4"/>
    <w:rsid w:val="004E744A"/>
    <w:rsid w:val="004E7867"/>
    <w:rsid w:val="004E79F0"/>
    <w:rsid w:val="004F1AA6"/>
    <w:rsid w:val="004F1F72"/>
    <w:rsid w:val="004F2CDA"/>
    <w:rsid w:val="004F407A"/>
    <w:rsid w:val="004F4ED6"/>
    <w:rsid w:val="004F52A3"/>
    <w:rsid w:val="004F5886"/>
    <w:rsid w:val="004F5CC3"/>
    <w:rsid w:val="004F5E32"/>
    <w:rsid w:val="004F6844"/>
    <w:rsid w:val="004F710C"/>
    <w:rsid w:val="004F7A19"/>
    <w:rsid w:val="004F7DFD"/>
    <w:rsid w:val="004F7EC8"/>
    <w:rsid w:val="00500697"/>
    <w:rsid w:val="0050120B"/>
    <w:rsid w:val="00501C20"/>
    <w:rsid w:val="00501F5A"/>
    <w:rsid w:val="00502DD4"/>
    <w:rsid w:val="005030F0"/>
    <w:rsid w:val="00503CEF"/>
    <w:rsid w:val="005043A4"/>
    <w:rsid w:val="00504A0A"/>
    <w:rsid w:val="0050610A"/>
    <w:rsid w:val="005065B5"/>
    <w:rsid w:val="00507007"/>
    <w:rsid w:val="00507D13"/>
    <w:rsid w:val="00510EB8"/>
    <w:rsid w:val="0051127F"/>
    <w:rsid w:val="0051165F"/>
    <w:rsid w:val="0051200C"/>
    <w:rsid w:val="00512683"/>
    <w:rsid w:val="00512AFF"/>
    <w:rsid w:val="00513225"/>
    <w:rsid w:val="005134A6"/>
    <w:rsid w:val="005142AB"/>
    <w:rsid w:val="005150FE"/>
    <w:rsid w:val="00515308"/>
    <w:rsid w:val="005155F8"/>
    <w:rsid w:val="00516467"/>
    <w:rsid w:val="00517422"/>
    <w:rsid w:val="0051786A"/>
    <w:rsid w:val="00520CB3"/>
    <w:rsid w:val="005211E3"/>
    <w:rsid w:val="00521703"/>
    <w:rsid w:val="00521F60"/>
    <w:rsid w:val="00523356"/>
    <w:rsid w:val="0052368B"/>
    <w:rsid w:val="00523C7B"/>
    <w:rsid w:val="00523F26"/>
    <w:rsid w:val="0052429A"/>
    <w:rsid w:val="00524AB0"/>
    <w:rsid w:val="00525525"/>
    <w:rsid w:val="00525577"/>
    <w:rsid w:val="005260D4"/>
    <w:rsid w:val="00526719"/>
    <w:rsid w:val="00526827"/>
    <w:rsid w:val="00526F22"/>
    <w:rsid w:val="00527BD7"/>
    <w:rsid w:val="00530EC2"/>
    <w:rsid w:val="00531007"/>
    <w:rsid w:val="0053189A"/>
    <w:rsid w:val="0053194B"/>
    <w:rsid w:val="00532245"/>
    <w:rsid w:val="00532358"/>
    <w:rsid w:val="00532473"/>
    <w:rsid w:val="00532710"/>
    <w:rsid w:val="00533447"/>
    <w:rsid w:val="00533B33"/>
    <w:rsid w:val="00533D2E"/>
    <w:rsid w:val="0053407A"/>
    <w:rsid w:val="00534320"/>
    <w:rsid w:val="00534E13"/>
    <w:rsid w:val="0053505B"/>
    <w:rsid w:val="0053575F"/>
    <w:rsid w:val="005358CF"/>
    <w:rsid w:val="005362B0"/>
    <w:rsid w:val="0053647D"/>
    <w:rsid w:val="0053673E"/>
    <w:rsid w:val="00537C14"/>
    <w:rsid w:val="005401F5"/>
    <w:rsid w:val="0054027E"/>
    <w:rsid w:val="00540EC5"/>
    <w:rsid w:val="00542044"/>
    <w:rsid w:val="00542B0B"/>
    <w:rsid w:val="0054334E"/>
    <w:rsid w:val="00543F64"/>
    <w:rsid w:val="005446F8"/>
    <w:rsid w:val="0054559D"/>
    <w:rsid w:val="0055325F"/>
    <w:rsid w:val="0055440D"/>
    <w:rsid w:val="0055513A"/>
    <w:rsid w:val="0055522C"/>
    <w:rsid w:val="00555446"/>
    <w:rsid w:val="00555946"/>
    <w:rsid w:val="0055634D"/>
    <w:rsid w:val="00557C08"/>
    <w:rsid w:val="00560B60"/>
    <w:rsid w:val="005617A0"/>
    <w:rsid w:val="00563326"/>
    <w:rsid w:val="00563774"/>
    <w:rsid w:val="00563B01"/>
    <w:rsid w:val="005640AC"/>
    <w:rsid w:val="00564409"/>
    <w:rsid w:val="00564CE2"/>
    <w:rsid w:val="005652F1"/>
    <w:rsid w:val="00565557"/>
    <w:rsid w:val="00566A1D"/>
    <w:rsid w:val="00566C9E"/>
    <w:rsid w:val="00567308"/>
    <w:rsid w:val="0056743E"/>
    <w:rsid w:val="005679E1"/>
    <w:rsid w:val="00567F41"/>
    <w:rsid w:val="00567F6D"/>
    <w:rsid w:val="005706A0"/>
    <w:rsid w:val="00571353"/>
    <w:rsid w:val="00572D0F"/>
    <w:rsid w:val="00572D3D"/>
    <w:rsid w:val="00573B43"/>
    <w:rsid w:val="00575DA3"/>
    <w:rsid w:val="00576ADC"/>
    <w:rsid w:val="00577BFD"/>
    <w:rsid w:val="005812E8"/>
    <w:rsid w:val="005819E9"/>
    <w:rsid w:val="0058364E"/>
    <w:rsid w:val="00584987"/>
    <w:rsid w:val="00585B69"/>
    <w:rsid w:val="00585EF5"/>
    <w:rsid w:val="0058612F"/>
    <w:rsid w:val="005873A3"/>
    <w:rsid w:val="00590E83"/>
    <w:rsid w:val="00592858"/>
    <w:rsid w:val="005934E1"/>
    <w:rsid w:val="005935E7"/>
    <w:rsid w:val="00594DE1"/>
    <w:rsid w:val="00594DE3"/>
    <w:rsid w:val="00595718"/>
    <w:rsid w:val="0059618D"/>
    <w:rsid w:val="00597BFE"/>
    <w:rsid w:val="00597D91"/>
    <w:rsid w:val="00597F8B"/>
    <w:rsid w:val="005A2BF2"/>
    <w:rsid w:val="005A3977"/>
    <w:rsid w:val="005A4BFA"/>
    <w:rsid w:val="005A4FE6"/>
    <w:rsid w:val="005A55E3"/>
    <w:rsid w:val="005A5C7B"/>
    <w:rsid w:val="005A5EDB"/>
    <w:rsid w:val="005A7B3B"/>
    <w:rsid w:val="005A7C38"/>
    <w:rsid w:val="005B00F9"/>
    <w:rsid w:val="005B07E1"/>
    <w:rsid w:val="005B0942"/>
    <w:rsid w:val="005B231C"/>
    <w:rsid w:val="005B27DC"/>
    <w:rsid w:val="005B529D"/>
    <w:rsid w:val="005B7995"/>
    <w:rsid w:val="005B7EA0"/>
    <w:rsid w:val="005C012E"/>
    <w:rsid w:val="005C262D"/>
    <w:rsid w:val="005C338D"/>
    <w:rsid w:val="005C33D1"/>
    <w:rsid w:val="005C33FA"/>
    <w:rsid w:val="005C35E5"/>
    <w:rsid w:val="005C36C4"/>
    <w:rsid w:val="005C37EA"/>
    <w:rsid w:val="005C40DC"/>
    <w:rsid w:val="005C5C5E"/>
    <w:rsid w:val="005C5D2C"/>
    <w:rsid w:val="005C7400"/>
    <w:rsid w:val="005C7A12"/>
    <w:rsid w:val="005C7C4B"/>
    <w:rsid w:val="005D09B9"/>
    <w:rsid w:val="005D0DA7"/>
    <w:rsid w:val="005D134D"/>
    <w:rsid w:val="005D1AE4"/>
    <w:rsid w:val="005D25FD"/>
    <w:rsid w:val="005D2823"/>
    <w:rsid w:val="005D3042"/>
    <w:rsid w:val="005D3400"/>
    <w:rsid w:val="005D3AE8"/>
    <w:rsid w:val="005D3F1B"/>
    <w:rsid w:val="005D3F45"/>
    <w:rsid w:val="005D4D9B"/>
    <w:rsid w:val="005D643A"/>
    <w:rsid w:val="005D6973"/>
    <w:rsid w:val="005D7936"/>
    <w:rsid w:val="005D7D7C"/>
    <w:rsid w:val="005E0148"/>
    <w:rsid w:val="005E1735"/>
    <w:rsid w:val="005E1829"/>
    <w:rsid w:val="005E263D"/>
    <w:rsid w:val="005E4BAC"/>
    <w:rsid w:val="005E56AA"/>
    <w:rsid w:val="005E575F"/>
    <w:rsid w:val="005E5E12"/>
    <w:rsid w:val="005E6031"/>
    <w:rsid w:val="005E6C02"/>
    <w:rsid w:val="005E704E"/>
    <w:rsid w:val="005F0143"/>
    <w:rsid w:val="005F1301"/>
    <w:rsid w:val="005F1962"/>
    <w:rsid w:val="005F215C"/>
    <w:rsid w:val="005F278D"/>
    <w:rsid w:val="005F3DCC"/>
    <w:rsid w:val="005F4127"/>
    <w:rsid w:val="005F4295"/>
    <w:rsid w:val="005F4D20"/>
    <w:rsid w:val="005F5947"/>
    <w:rsid w:val="005F5AF8"/>
    <w:rsid w:val="005F5EC8"/>
    <w:rsid w:val="005F6276"/>
    <w:rsid w:val="005F62AA"/>
    <w:rsid w:val="005F6CDE"/>
    <w:rsid w:val="005F6CE4"/>
    <w:rsid w:val="005F716C"/>
    <w:rsid w:val="005F722A"/>
    <w:rsid w:val="005F7B24"/>
    <w:rsid w:val="00600F71"/>
    <w:rsid w:val="006012EF"/>
    <w:rsid w:val="00601BFF"/>
    <w:rsid w:val="00602241"/>
    <w:rsid w:val="00602B0D"/>
    <w:rsid w:val="00604034"/>
    <w:rsid w:val="00604116"/>
    <w:rsid w:val="0060482F"/>
    <w:rsid w:val="0060508D"/>
    <w:rsid w:val="006054D2"/>
    <w:rsid w:val="00606974"/>
    <w:rsid w:val="006069B4"/>
    <w:rsid w:val="00607017"/>
    <w:rsid w:val="0060712E"/>
    <w:rsid w:val="006077A1"/>
    <w:rsid w:val="006101D8"/>
    <w:rsid w:val="0061059D"/>
    <w:rsid w:val="006105ED"/>
    <w:rsid w:val="006106E0"/>
    <w:rsid w:val="006109E8"/>
    <w:rsid w:val="00610C58"/>
    <w:rsid w:val="00610ECE"/>
    <w:rsid w:val="0061115E"/>
    <w:rsid w:val="00611B6E"/>
    <w:rsid w:val="0061313B"/>
    <w:rsid w:val="00613F9C"/>
    <w:rsid w:val="006140F3"/>
    <w:rsid w:val="00614A05"/>
    <w:rsid w:val="00614D25"/>
    <w:rsid w:val="0061594A"/>
    <w:rsid w:val="00616078"/>
    <w:rsid w:val="00616863"/>
    <w:rsid w:val="0061691B"/>
    <w:rsid w:val="00620516"/>
    <w:rsid w:val="00620A77"/>
    <w:rsid w:val="00620DA4"/>
    <w:rsid w:val="0062166F"/>
    <w:rsid w:val="0062193A"/>
    <w:rsid w:val="00621ED1"/>
    <w:rsid w:val="00622614"/>
    <w:rsid w:val="006232A9"/>
    <w:rsid w:val="0062360F"/>
    <w:rsid w:val="00623AC7"/>
    <w:rsid w:val="0062574B"/>
    <w:rsid w:val="00625834"/>
    <w:rsid w:val="00626725"/>
    <w:rsid w:val="00627403"/>
    <w:rsid w:val="006274D2"/>
    <w:rsid w:val="006279B0"/>
    <w:rsid w:val="00631016"/>
    <w:rsid w:val="00632D70"/>
    <w:rsid w:val="00633332"/>
    <w:rsid w:val="006350E5"/>
    <w:rsid w:val="00635618"/>
    <w:rsid w:val="00635C95"/>
    <w:rsid w:val="00636860"/>
    <w:rsid w:val="00636B6B"/>
    <w:rsid w:val="0063754E"/>
    <w:rsid w:val="00637BFF"/>
    <w:rsid w:val="00640166"/>
    <w:rsid w:val="006412CB"/>
    <w:rsid w:val="00641BC8"/>
    <w:rsid w:val="006422E5"/>
    <w:rsid w:val="00642C7B"/>
    <w:rsid w:val="0064370A"/>
    <w:rsid w:val="0064427E"/>
    <w:rsid w:val="00644D59"/>
    <w:rsid w:val="006454D8"/>
    <w:rsid w:val="00645A28"/>
    <w:rsid w:val="0064630D"/>
    <w:rsid w:val="006468C3"/>
    <w:rsid w:val="00646B54"/>
    <w:rsid w:val="00646DE3"/>
    <w:rsid w:val="00647752"/>
    <w:rsid w:val="0065040F"/>
    <w:rsid w:val="006505A5"/>
    <w:rsid w:val="00651984"/>
    <w:rsid w:val="00651AF5"/>
    <w:rsid w:val="00651BCC"/>
    <w:rsid w:val="00652183"/>
    <w:rsid w:val="00652CC8"/>
    <w:rsid w:val="00653B1B"/>
    <w:rsid w:val="0065456C"/>
    <w:rsid w:val="00654632"/>
    <w:rsid w:val="0065597F"/>
    <w:rsid w:val="00655A70"/>
    <w:rsid w:val="00655B1A"/>
    <w:rsid w:val="00656C91"/>
    <w:rsid w:val="0065784E"/>
    <w:rsid w:val="00657E59"/>
    <w:rsid w:val="00660789"/>
    <w:rsid w:val="006613A0"/>
    <w:rsid w:val="0066198B"/>
    <w:rsid w:val="006620BF"/>
    <w:rsid w:val="0066434D"/>
    <w:rsid w:val="00664BDE"/>
    <w:rsid w:val="006650A7"/>
    <w:rsid w:val="00665801"/>
    <w:rsid w:val="00667946"/>
    <w:rsid w:val="00667CEB"/>
    <w:rsid w:val="006702A0"/>
    <w:rsid w:val="006712D1"/>
    <w:rsid w:val="0067291C"/>
    <w:rsid w:val="0067376A"/>
    <w:rsid w:val="00673EFD"/>
    <w:rsid w:val="0067429F"/>
    <w:rsid w:val="006748F4"/>
    <w:rsid w:val="00674CE9"/>
    <w:rsid w:val="0067569F"/>
    <w:rsid w:val="00675C90"/>
    <w:rsid w:val="0067646B"/>
    <w:rsid w:val="00676844"/>
    <w:rsid w:val="00677A83"/>
    <w:rsid w:val="00677A9D"/>
    <w:rsid w:val="00677F30"/>
    <w:rsid w:val="00680BB1"/>
    <w:rsid w:val="00680E05"/>
    <w:rsid w:val="0068109B"/>
    <w:rsid w:val="00681997"/>
    <w:rsid w:val="00681A3C"/>
    <w:rsid w:val="00681A97"/>
    <w:rsid w:val="00682896"/>
    <w:rsid w:val="006834AE"/>
    <w:rsid w:val="0068390B"/>
    <w:rsid w:val="00683C6D"/>
    <w:rsid w:val="00684572"/>
    <w:rsid w:val="00684C19"/>
    <w:rsid w:val="00685020"/>
    <w:rsid w:val="006850A1"/>
    <w:rsid w:val="00685A6B"/>
    <w:rsid w:val="00685BD5"/>
    <w:rsid w:val="006860AB"/>
    <w:rsid w:val="00686411"/>
    <w:rsid w:val="006864E7"/>
    <w:rsid w:val="00686909"/>
    <w:rsid w:val="00686B3F"/>
    <w:rsid w:val="00687117"/>
    <w:rsid w:val="0068741A"/>
    <w:rsid w:val="00687459"/>
    <w:rsid w:val="006874A9"/>
    <w:rsid w:val="006901BF"/>
    <w:rsid w:val="00690367"/>
    <w:rsid w:val="00690AA7"/>
    <w:rsid w:val="00691435"/>
    <w:rsid w:val="00691766"/>
    <w:rsid w:val="00691925"/>
    <w:rsid w:val="00692396"/>
    <w:rsid w:val="00693B31"/>
    <w:rsid w:val="00695167"/>
    <w:rsid w:val="00695A0A"/>
    <w:rsid w:val="0069606B"/>
    <w:rsid w:val="00697AF0"/>
    <w:rsid w:val="006A0616"/>
    <w:rsid w:val="006A0AB6"/>
    <w:rsid w:val="006A151C"/>
    <w:rsid w:val="006A1869"/>
    <w:rsid w:val="006A1891"/>
    <w:rsid w:val="006A18D6"/>
    <w:rsid w:val="006A1B30"/>
    <w:rsid w:val="006A2282"/>
    <w:rsid w:val="006A3216"/>
    <w:rsid w:val="006A3602"/>
    <w:rsid w:val="006A3658"/>
    <w:rsid w:val="006A40D6"/>
    <w:rsid w:val="006A4B7A"/>
    <w:rsid w:val="006A570F"/>
    <w:rsid w:val="006A6694"/>
    <w:rsid w:val="006A6C36"/>
    <w:rsid w:val="006A7FA5"/>
    <w:rsid w:val="006B0219"/>
    <w:rsid w:val="006B0391"/>
    <w:rsid w:val="006B08EA"/>
    <w:rsid w:val="006B0BE4"/>
    <w:rsid w:val="006B0EB9"/>
    <w:rsid w:val="006B1C85"/>
    <w:rsid w:val="006B1CC2"/>
    <w:rsid w:val="006B2C5F"/>
    <w:rsid w:val="006B4676"/>
    <w:rsid w:val="006B473D"/>
    <w:rsid w:val="006B485A"/>
    <w:rsid w:val="006B5CD3"/>
    <w:rsid w:val="006B615A"/>
    <w:rsid w:val="006B6F8F"/>
    <w:rsid w:val="006B79A8"/>
    <w:rsid w:val="006C1264"/>
    <w:rsid w:val="006C1D63"/>
    <w:rsid w:val="006C1FE7"/>
    <w:rsid w:val="006C21BA"/>
    <w:rsid w:val="006C2395"/>
    <w:rsid w:val="006C23DF"/>
    <w:rsid w:val="006C2543"/>
    <w:rsid w:val="006C2876"/>
    <w:rsid w:val="006C43AD"/>
    <w:rsid w:val="006C459A"/>
    <w:rsid w:val="006C5A87"/>
    <w:rsid w:val="006C5EAC"/>
    <w:rsid w:val="006C602C"/>
    <w:rsid w:val="006C627B"/>
    <w:rsid w:val="006C63D3"/>
    <w:rsid w:val="006C65CE"/>
    <w:rsid w:val="006C6E1A"/>
    <w:rsid w:val="006C714F"/>
    <w:rsid w:val="006C730B"/>
    <w:rsid w:val="006C73E6"/>
    <w:rsid w:val="006C7EC3"/>
    <w:rsid w:val="006D0177"/>
    <w:rsid w:val="006D0665"/>
    <w:rsid w:val="006D0804"/>
    <w:rsid w:val="006D1DFE"/>
    <w:rsid w:val="006D244D"/>
    <w:rsid w:val="006D3C09"/>
    <w:rsid w:val="006D3EE4"/>
    <w:rsid w:val="006D472D"/>
    <w:rsid w:val="006D4E4A"/>
    <w:rsid w:val="006D500A"/>
    <w:rsid w:val="006D50B0"/>
    <w:rsid w:val="006D67F3"/>
    <w:rsid w:val="006D6E5A"/>
    <w:rsid w:val="006D7077"/>
    <w:rsid w:val="006D79AD"/>
    <w:rsid w:val="006E194F"/>
    <w:rsid w:val="006E256D"/>
    <w:rsid w:val="006E2C98"/>
    <w:rsid w:val="006E2E80"/>
    <w:rsid w:val="006E3814"/>
    <w:rsid w:val="006E3C02"/>
    <w:rsid w:val="006E5EB2"/>
    <w:rsid w:val="006E68ED"/>
    <w:rsid w:val="006E72E7"/>
    <w:rsid w:val="006E7870"/>
    <w:rsid w:val="006E7BA2"/>
    <w:rsid w:val="006F0B81"/>
    <w:rsid w:val="006F1673"/>
    <w:rsid w:val="006F1D31"/>
    <w:rsid w:val="006F1D7F"/>
    <w:rsid w:val="006F3914"/>
    <w:rsid w:val="006F3B66"/>
    <w:rsid w:val="006F3C76"/>
    <w:rsid w:val="006F50A5"/>
    <w:rsid w:val="006F606D"/>
    <w:rsid w:val="006F7407"/>
    <w:rsid w:val="006F740E"/>
    <w:rsid w:val="006F74D2"/>
    <w:rsid w:val="006F7ED4"/>
    <w:rsid w:val="00700174"/>
    <w:rsid w:val="00701BA2"/>
    <w:rsid w:val="007030B7"/>
    <w:rsid w:val="007030BE"/>
    <w:rsid w:val="00703113"/>
    <w:rsid w:val="007032D8"/>
    <w:rsid w:val="00703F07"/>
    <w:rsid w:val="00704A72"/>
    <w:rsid w:val="00704F08"/>
    <w:rsid w:val="007051B9"/>
    <w:rsid w:val="00706BD6"/>
    <w:rsid w:val="007073B3"/>
    <w:rsid w:val="007116A7"/>
    <w:rsid w:val="0071177D"/>
    <w:rsid w:val="00712B24"/>
    <w:rsid w:val="00712FF1"/>
    <w:rsid w:val="00714259"/>
    <w:rsid w:val="00716474"/>
    <w:rsid w:val="00717584"/>
    <w:rsid w:val="0072055F"/>
    <w:rsid w:val="0072060A"/>
    <w:rsid w:val="00720849"/>
    <w:rsid w:val="00720A6F"/>
    <w:rsid w:val="007210CD"/>
    <w:rsid w:val="00721FB6"/>
    <w:rsid w:val="00722626"/>
    <w:rsid w:val="007240DB"/>
    <w:rsid w:val="007241FF"/>
    <w:rsid w:val="00724422"/>
    <w:rsid w:val="00724A66"/>
    <w:rsid w:val="00724CA2"/>
    <w:rsid w:val="00725AA3"/>
    <w:rsid w:val="00725E45"/>
    <w:rsid w:val="007263DC"/>
    <w:rsid w:val="00727544"/>
    <w:rsid w:val="00730B11"/>
    <w:rsid w:val="00730B67"/>
    <w:rsid w:val="00730CAE"/>
    <w:rsid w:val="007314EC"/>
    <w:rsid w:val="00732CD6"/>
    <w:rsid w:val="007333F4"/>
    <w:rsid w:val="00733CC1"/>
    <w:rsid w:val="007346B3"/>
    <w:rsid w:val="0073477B"/>
    <w:rsid w:val="00734BE7"/>
    <w:rsid w:val="00735642"/>
    <w:rsid w:val="00736B82"/>
    <w:rsid w:val="007375E1"/>
    <w:rsid w:val="00737985"/>
    <w:rsid w:val="0074183F"/>
    <w:rsid w:val="00742283"/>
    <w:rsid w:val="0074293F"/>
    <w:rsid w:val="0074318A"/>
    <w:rsid w:val="00743B92"/>
    <w:rsid w:val="007449D6"/>
    <w:rsid w:val="00745395"/>
    <w:rsid w:val="007455DD"/>
    <w:rsid w:val="00745F28"/>
    <w:rsid w:val="00746000"/>
    <w:rsid w:val="0074607E"/>
    <w:rsid w:val="00746663"/>
    <w:rsid w:val="007466F0"/>
    <w:rsid w:val="00746B83"/>
    <w:rsid w:val="0074754F"/>
    <w:rsid w:val="007503E7"/>
    <w:rsid w:val="00750808"/>
    <w:rsid w:val="007508DF"/>
    <w:rsid w:val="00750B67"/>
    <w:rsid w:val="00750CED"/>
    <w:rsid w:val="007516DF"/>
    <w:rsid w:val="007521C4"/>
    <w:rsid w:val="00752904"/>
    <w:rsid w:val="00753BDA"/>
    <w:rsid w:val="00754545"/>
    <w:rsid w:val="007545D1"/>
    <w:rsid w:val="007546CA"/>
    <w:rsid w:val="0075627E"/>
    <w:rsid w:val="007566FA"/>
    <w:rsid w:val="00756978"/>
    <w:rsid w:val="007600D9"/>
    <w:rsid w:val="0076075A"/>
    <w:rsid w:val="0076094E"/>
    <w:rsid w:val="00761CA5"/>
    <w:rsid w:val="007644DF"/>
    <w:rsid w:val="007652CF"/>
    <w:rsid w:val="007653D3"/>
    <w:rsid w:val="007657E1"/>
    <w:rsid w:val="007666BE"/>
    <w:rsid w:val="00766E6B"/>
    <w:rsid w:val="0077031F"/>
    <w:rsid w:val="00770F46"/>
    <w:rsid w:val="007715DE"/>
    <w:rsid w:val="00771999"/>
    <w:rsid w:val="0077318D"/>
    <w:rsid w:val="007731CB"/>
    <w:rsid w:val="0077612D"/>
    <w:rsid w:val="00776A87"/>
    <w:rsid w:val="00776C96"/>
    <w:rsid w:val="00776EA1"/>
    <w:rsid w:val="00776FE5"/>
    <w:rsid w:val="00777B23"/>
    <w:rsid w:val="00777BC1"/>
    <w:rsid w:val="0078018D"/>
    <w:rsid w:val="007803DD"/>
    <w:rsid w:val="00780D70"/>
    <w:rsid w:val="00780F09"/>
    <w:rsid w:val="00781A96"/>
    <w:rsid w:val="00781FD0"/>
    <w:rsid w:val="00781FEE"/>
    <w:rsid w:val="00782AF5"/>
    <w:rsid w:val="00782CA3"/>
    <w:rsid w:val="00784080"/>
    <w:rsid w:val="007840A3"/>
    <w:rsid w:val="007865F6"/>
    <w:rsid w:val="0078758E"/>
    <w:rsid w:val="00790394"/>
    <w:rsid w:val="00791387"/>
    <w:rsid w:val="00791745"/>
    <w:rsid w:val="00791E6F"/>
    <w:rsid w:val="007920B1"/>
    <w:rsid w:val="007929C0"/>
    <w:rsid w:val="007931FD"/>
    <w:rsid w:val="0079345D"/>
    <w:rsid w:val="00793C40"/>
    <w:rsid w:val="007955B4"/>
    <w:rsid w:val="00796CF0"/>
    <w:rsid w:val="00797BCA"/>
    <w:rsid w:val="00797D8F"/>
    <w:rsid w:val="007A0069"/>
    <w:rsid w:val="007A05A7"/>
    <w:rsid w:val="007A0E63"/>
    <w:rsid w:val="007A0F34"/>
    <w:rsid w:val="007A113A"/>
    <w:rsid w:val="007A2394"/>
    <w:rsid w:val="007A3453"/>
    <w:rsid w:val="007A4317"/>
    <w:rsid w:val="007A4A0B"/>
    <w:rsid w:val="007A4EB3"/>
    <w:rsid w:val="007A52A3"/>
    <w:rsid w:val="007A5781"/>
    <w:rsid w:val="007A5788"/>
    <w:rsid w:val="007A5868"/>
    <w:rsid w:val="007A65F7"/>
    <w:rsid w:val="007A6C3C"/>
    <w:rsid w:val="007A6C49"/>
    <w:rsid w:val="007A7617"/>
    <w:rsid w:val="007A778D"/>
    <w:rsid w:val="007B0A7E"/>
    <w:rsid w:val="007B1951"/>
    <w:rsid w:val="007B1DA9"/>
    <w:rsid w:val="007B2813"/>
    <w:rsid w:val="007B2DE7"/>
    <w:rsid w:val="007B3555"/>
    <w:rsid w:val="007B69EA"/>
    <w:rsid w:val="007B6A59"/>
    <w:rsid w:val="007B7D60"/>
    <w:rsid w:val="007C00DA"/>
    <w:rsid w:val="007C0B2B"/>
    <w:rsid w:val="007C0D8F"/>
    <w:rsid w:val="007C1485"/>
    <w:rsid w:val="007C2208"/>
    <w:rsid w:val="007C3325"/>
    <w:rsid w:val="007C3A13"/>
    <w:rsid w:val="007C417A"/>
    <w:rsid w:val="007C4594"/>
    <w:rsid w:val="007C465E"/>
    <w:rsid w:val="007C48E3"/>
    <w:rsid w:val="007C5468"/>
    <w:rsid w:val="007C54EF"/>
    <w:rsid w:val="007C6670"/>
    <w:rsid w:val="007C6B93"/>
    <w:rsid w:val="007C78FB"/>
    <w:rsid w:val="007D08F4"/>
    <w:rsid w:val="007D128B"/>
    <w:rsid w:val="007D1B3E"/>
    <w:rsid w:val="007D3557"/>
    <w:rsid w:val="007D477B"/>
    <w:rsid w:val="007D59BB"/>
    <w:rsid w:val="007D6240"/>
    <w:rsid w:val="007D6BAE"/>
    <w:rsid w:val="007D6D0B"/>
    <w:rsid w:val="007D70B5"/>
    <w:rsid w:val="007E072F"/>
    <w:rsid w:val="007E11F4"/>
    <w:rsid w:val="007E28AB"/>
    <w:rsid w:val="007E3728"/>
    <w:rsid w:val="007E37E1"/>
    <w:rsid w:val="007E3B51"/>
    <w:rsid w:val="007E3D20"/>
    <w:rsid w:val="007E5152"/>
    <w:rsid w:val="007E5442"/>
    <w:rsid w:val="007E7212"/>
    <w:rsid w:val="007E7483"/>
    <w:rsid w:val="007E75F9"/>
    <w:rsid w:val="007F12AD"/>
    <w:rsid w:val="007F15AC"/>
    <w:rsid w:val="007F2929"/>
    <w:rsid w:val="007F4AAD"/>
    <w:rsid w:val="007F4B23"/>
    <w:rsid w:val="007F513C"/>
    <w:rsid w:val="007F55E8"/>
    <w:rsid w:val="007F5A18"/>
    <w:rsid w:val="007F61A2"/>
    <w:rsid w:val="007F6694"/>
    <w:rsid w:val="007F764B"/>
    <w:rsid w:val="007F7980"/>
    <w:rsid w:val="008013E9"/>
    <w:rsid w:val="0080344D"/>
    <w:rsid w:val="00803DCD"/>
    <w:rsid w:val="00803ED7"/>
    <w:rsid w:val="00803F6C"/>
    <w:rsid w:val="00805AE7"/>
    <w:rsid w:val="008112B6"/>
    <w:rsid w:val="008127A8"/>
    <w:rsid w:val="008133F5"/>
    <w:rsid w:val="00813D00"/>
    <w:rsid w:val="0081418F"/>
    <w:rsid w:val="008143A0"/>
    <w:rsid w:val="008155F3"/>
    <w:rsid w:val="00815845"/>
    <w:rsid w:val="00815A0C"/>
    <w:rsid w:val="0081647A"/>
    <w:rsid w:val="00817755"/>
    <w:rsid w:val="008179FE"/>
    <w:rsid w:val="0082008D"/>
    <w:rsid w:val="0082092F"/>
    <w:rsid w:val="00820F25"/>
    <w:rsid w:val="00821ACC"/>
    <w:rsid w:val="00821E5A"/>
    <w:rsid w:val="00823B48"/>
    <w:rsid w:val="00825593"/>
    <w:rsid w:val="00825A2D"/>
    <w:rsid w:val="0082698D"/>
    <w:rsid w:val="00826BBB"/>
    <w:rsid w:val="00826EC4"/>
    <w:rsid w:val="0082789E"/>
    <w:rsid w:val="00827F51"/>
    <w:rsid w:val="0083033D"/>
    <w:rsid w:val="008306FB"/>
    <w:rsid w:val="00831132"/>
    <w:rsid w:val="00831829"/>
    <w:rsid w:val="00831E22"/>
    <w:rsid w:val="00832186"/>
    <w:rsid w:val="008321F1"/>
    <w:rsid w:val="008324D9"/>
    <w:rsid w:val="0083259F"/>
    <w:rsid w:val="00832D41"/>
    <w:rsid w:val="00833680"/>
    <w:rsid w:val="00834672"/>
    <w:rsid w:val="00834682"/>
    <w:rsid w:val="00834D18"/>
    <w:rsid w:val="0083524D"/>
    <w:rsid w:val="00835EA4"/>
    <w:rsid w:val="00836CD0"/>
    <w:rsid w:val="00836F41"/>
    <w:rsid w:val="00837AB4"/>
    <w:rsid w:val="0084015E"/>
    <w:rsid w:val="00844548"/>
    <w:rsid w:val="00844999"/>
    <w:rsid w:val="00844ED6"/>
    <w:rsid w:val="00846019"/>
    <w:rsid w:val="00846E2B"/>
    <w:rsid w:val="00850DA4"/>
    <w:rsid w:val="00851D63"/>
    <w:rsid w:val="00852677"/>
    <w:rsid w:val="008538D2"/>
    <w:rsid w:val="00853C42"/>
    <w:rsid w:val="00854164"/>
    <w:rsid w:val="008545D1"/>
    <w:rsid w:val="00854B16"/>
    <w:rsid w:val="00854C11"/>
    <w:rsid w:val="00854D53"/>
    <w:rsid w:val="00855A50"/>
    <w:rsid w:val="00855BD1"/>
    <w:rsid w:val="00856557"/>
    <w:rsid w:val="0085691D"/>
    <w:rsid w:val="0086094A"/>
    <w:rsid w:val="00861325"/>
    <w:rsid w:val="008619B7"/>
    <w:rsid w:val="008619F3"/>
    <w:rsid w:val="00861DCC"/>
    <w:rsid w:val="00861EC2"/>
    <w:rsid w:val="00861F24"/>
    <w:rsid w:val="00861F7B"/>
    <w:rsid w:val="00862070"/>
    <w:rsid w:val="0086262B"/>
    <w:rsid w:val="00862F8B"/>
    <w:rsid w:val="008632D7"/>
    <w:rsid w:val="00863506"/>
    <w:rsid w:val="00864858"/>
    <w:rsid w:val="008648D1"/>
    <w:rsid w:val="00864BFC"/>
    <w:rsid w:val="00866090"/>
    <w:rsid w:val="0086660E"/>
    <w:rsid w:val="00866DEA"/>
    <w:rsid w:val="00867572"/>
    <w:rsid w:val="00867AD5"/>
    <w:rsid w:val="00870CE4"/>
    <w:rsid w:val="008711DC"/>
    <w:rsid w:val="00871818"/>
    <w:rsid w:val="0087185F"/>
    <w:rsid w:val="00871D57"/>
    <w:rsid w:val="008736B4"/>
    <w:rsid w:val="00874475"/>
    <w:rsid w:val="00874B80"/>
    <w:rsid w:val="008762B9"/>
    <w:rsid w:val="008765E0"/>
    <w:rsid w:val="0087666D"/>
    <w:rsid w:val="00877224"/>
    <w:rsid w:val="00877F97"/>
    <w:rsid w:val="00881638"/>
    <w:rsid w:val="00881E9F"/>
    <w:rsid w:val="008833E0"/>
    <w:rsid w:val="00883B14"/>
    <w:rsid w:val="008852CD"/>
    <w:rsid w:val="00885A63"/>
    <w:rsid w:val="00885FE6"/>
    <w:rsid w:val="00887245"/>
    <w:rsid w:val="00890192"/>
    <w:rsid w:val="0089033E"/>
    <w:rsid w:val="0089157F"/>
    <w:rsid w:val="00891759"/>
    <w:rsid w:val="00891B39"/>
    <w:rsid w:val="00892790"/>
    <w:rsid w:val="008931EE"/>
    <w:rsid w:val="0089422F"/>
    <w:rsid w:val="00894800"/>
    <w:rsid w:val="00894F94"/>
    <w:rsid w:val="00895617"/>
    <w:rsid w:val="008961D9"/>
    <w:rsid w:val="008962A1"/>
    <w:rsid w:val="00896407"/>
    <w:rsid w:val="0089713C"/>
    <w:rsid w:val="008972C9"/>
    <w:rsid w:val="008973AD"/>
    <w:rsid w:val="008A1D0B"/>
    <w:rsid w:val="008A1E73"/>
    <w:rsid w:val="008A446B"/>
    <w:rsid w:val="008A497F"/>
    <w:rsid w:val="008A499D"/>
    <w:rsid w:val="008A533B"/>
    <w:rsid w:val="008A564F"/>
    <w:rsid w:val="008A6A0D"/>
    <w:rsid w:val="008B0C2C"/>
    <w:rsid w:val="008B153A"/>
    <w:rsid w:val="008B1AB5"/>
    <w:rsid w:val="008B2C0A"/>
    <w:rsid w:val="008B3DAD"/>
    <w:rsid w:val="008B60F4"/>
    <w:rsid w:val="008B6DBE"/>
    <w:rsid w:val="008B6E30"/>
    <w:rsid w:val="008C0266"/>
    <w:rsid w:val="008C0FCF"/>
    <w:rsid w:val="008C0FE6"/>
    <w:rsid w:val="008C132F"/>
    <w:rsid w:val="008C1B1F"/>
    <w:rsid w:val="008C1D63"/>
    <w:rsid w:val="008C1DAD"/>
    <w:rsid w:val="008C1DF9"/>
    <w:rsid w:val="008C1FDF"/>
    <w:rsid w:val="008C361C"/>
    <w:rsid w:val="008C4AEA"/>
    <w:rsid w:val="008C50E8"/>
    <w:rsid w:val="008C5C23"/>
    <w:rsid w:val="008C5D85"/>
    <w:rsid w:val="008C5DF6"/>
    <w:rsid w:val="008C5EA6"/>
    <w:rsid w:val="008C5EB6"/>
    <w:rsid w:val="008C6067"/>
    <w:rsid w:val="008C6494"/>
    <w:rsid w:val="008C691B"/>
    <w:rsid w:val="008C6B17"/>
    <w:rsid w:val="008C7929"/>
    <w:rsid w:val="008D035F"/>
    <w:rsid w:val="008D0A0B"/>
    <w:rsid w:val="008D0B76"/>
    <w:rsid w:val="008D0FE1"/>
    <w:rsid w:val="008D128A"/>
    <w:rsid w:val="008D1AC3"/>
    <w:rsid w:val="008D440A"/>
    <w:rsid w:val="008D477E"/>
    <w:rsid w:val="008D4ACB"/>
    <w:rsid w:val="008D4D43"/>
    <w:rsid w:val="008D4D5B"/>
    <w:rsid w:val="008D569B"/>
    <w:rsid w:val="008D627E"/>
    <w:rsid w:val="008D67D4"/>
    <w:rsid w:val="008D6D39"/>
    <w:rsid w:val="008D7F39"/>
    <w:rsid w:val="008E0098"/>
    <w:rsid w:val="008E081C"/>
    <w:rsid w:val="008E0BDF"/>
    <w:rsid w:val="008E1EE2"/>
    <w:rsid w:val="008E262E"/>
    <w:rsid w:val="008E282A"/>
    <w:rsid w:val="008E2B6C"/>
    <w:rsid w:val="008E2C52"/>
    <w:rsid w:val="008E39C9"/>
    <w:rsid w:val="008E3DC8"/>
    <w:rsid w:val="008E45D4"/>
    <w:rsid w:val="008E48A9"/>
    <w:rsid w:val="008E4C5B"/>
    <w:rsid w:val="008E59B8"/>
    <w:rsid w:val="008E63E3"/>
    <w:rsid w:val="008E6926"/>
    <w:rsid w:val="008E74DD"/>
    <w:rsid w:val="008E7594"/>
    <w:rsid w:val="008E78B2"/>
    <w:rsid w:val="008F15A2"/>
    <w:rsid w:val="008F336B"/>
    <w:rsid w:val="008F347F"/>
    <w:rsid w:val="008F4664"/>
    <w:rsid w:val="008F46E4"/>
    <w:rsid w:val="008F4C91"/>
    <w:rsid w:val="008F6D55"/>
    <w:rsid w:val="008F6DEE"/>
    <w:rsid w:val="008F781D"/>
    <w:rsid w:val="00900423"/>
    <w:rsid w:val="00900898"/>
    <w:rsid w:val="0090140A"/>
    <w:rsid w:val="0090247B"/>
    <w:rsid w:val="00903138"/>
    <w:rsid w:val="00903B4C"/>
    <w:rsid w:val="00903B8C"/>
    <w:rsid w:val="00904589"/>
    <w:rsid w:val="009050D7"/>
    <w:rsid w:val="0090514C"/>
    <w:rsid w:val="0090705B"/>
    <w:rsid w:val="00910561"/>
    <w:rsid w:val="00910B68"/>
    <w:rsid w:val="009115C1"/>
    <w:rsid w:val="009117AC"/>
    <w:rsid w:val="00911D05"/>
    <w:rsid w:val="00911D13"/>
    <w:rsid w:val="009122E2"/>
    <w:rsid w:val="00913021"/>
    <w:rsid w:val="009136CB"/>
    <w:rsid w:val="00916CDB"/>
    <w:rsid w:val="00916D68"/>
    <w:rsid w:val="00916D8E"/>
    <w:rsid w:val="00917ADA"/>
    <w:rsid w:val="00921650"/>
    <w:rsid w:val="009219CB"/>
    <w:rsid w:val="00921CF5"/>
    <w:rsid w:val="00922567"/>
    <w:rsid w:val="009225DD"/>
    <w:rsid w:val="00922F79"/>
    <w:rsid w:val="00923640"/>
    <w:rsid w:val="00924896"/>
    <w:rsid w:val="00924D2C"/>
    <w:rsid w:val="009258F6"/>
    <w:rsid w:val="0092633B"/>
    <w:rsid w:val="009264B5"/>
    <w:rsid w:val="00926D11"/>
    <w:rsid w:val="00926DD7"/>
    <w:rsid w:val="00926EDD"/>
    <w:rsid w:val="0092704E"/>
    <w:rsid w:val="009304F9"/>
    <w:rsid w:val="00930A23"/>
    <w:rsid w:val="00930C26"/>
    <w:rsid w:val="00930C7C"/>
    <w:rsid w:val="00931588"/>
    <w:rsid w:val="00931FA8"/>
    <w:rsid w:val="0093239A"/>
    <w:rsid w:val="00932D11"/>
    <w:rsid w:val="00933E11"/>
    <w:rsid w:val="00933E6E"/>
    <w:rsid w:val="0093461D"/>
    <w:rsid w:val="009350DA"/>
    <w:rsid w:val="00935426"/>
    <w:rsid w:val="00935DDD"/>
    <w:rsid w:val="00935FDC"/>
    <w:rsid w:val="009361C1"/>
    <w:rsid w:val="00936233"/>
    <w:rsid w:val="0093698B"/>
    <w:rsid w:val="0093787D"/>
    <w:rsid w:val="00937969"/>
    <w:rsid w:val="009379E1"/>
    <w:rsid w:val="00940988"/>
    <w:rsid w:val="0094135A"/>
    <w:rsid w:val="0094157F"/>
    <w:rsid w:val="0094297D"/>
    <w:rsid w:val="00942D8A"/>
    <w:rsid w:val="00942FA3"/>
    <w:rsid w:val="00943C24"/>
    <w:rsid w:val="009441B7"/>
    <w:rsid w:val="00944DB0"/>
    <w:rsid w:val="009458FF"/>
    <w:rsid w:val="00945BAC"/>
    <w:rsid w:val="00945D3D"/>
    <w:rsid w:val="00947370"/>
    <w:rsid w:val="00950193"/>
    <w:rsid w:val="009506C2"/>
    <w:rsid w:val="009512BB"/>
    <w:rsid w:val="00951367"/>
    <w:rsid w:val="009518CE"/>
    <w:rsid w:val="00951C15"/>
    <w:rsid w:val="009527F1"/>
    <w:rsid w:val="009529ED"/>
    <w:rsid w:val="0095461B"/>
    <w:rsid w:val="00954FA5"/>
    <w:rsid w:val="00956EF6"/>
    <w:rsid w:val="00960112"/>
    <w:rsid w:val="0096035A"/>
    <w:rsid w:val="00961C1B"/>
    <w:rsid w:val="00961D4C"/>
    <w:rsid w:val="00962843"/>
    <w:rsid w:val="009632B6"/>
    <w:rsid w:val="00963331"/>
    <w:rsid w:val="00964138"/>
    <w:rsid w:val="00964F14"/>
    <w:rsid w:val="009662EE"/>
    <w:rsid w:val="009664B4"/>
    <w:rsid w:val="009664C9"/>
    <w:rsid w:val="00967834"/>
    <w:rsid w:val="00967E8E"/>
    <w:rsid w:val="009706B2"/>
    <w:rsid w:val="0097075F"/>
    <w:rsid w:val="009707D0"/>
    <w:rsid w:val="009707EC"/>
    <w:rsid w:val="00971398"/>
    <w:rsid w:val="00972AAB"/>
    <w:rsid w:val="00973143"/>
    <w:rsid w:val="00974803"/>
    <w:rsid w:val="0097492C"/>
    <w:rsid w:val="00975451"/>
    <w:rsid w:val="00976694"/>
    <w:rsid w:val="00977016"/>
    <w:rsid w:val="009773EA"/>
    <w:rsid w:val="00980153"/>
    <w:rsid w:val="009803F8"/>
    <w:rsid w:val="00981680"/>
    <w:rsid w:val="00981F27"/>
    <w:rsid w:val="00982383"/>
    <w:rsid w:val="00982E2A"/>
    <w:rsid w:val="009841A0"/>
    <w:rsid w:val="00984254"/>
    <w:rsid w:val="0098446E"/>
    <w:rsid w:val="00984DF0"/>
    <w:rsid w:val="009853ED"/>
    <w:rsid w:val="00985F9A"/>
    <w:rsid w:val="009871A3"/>
    <w:rsid w:val="009872DF"/>
    <w:rsid w:val="00987CD8"/>
    <w:rsid w:val="00990817"/>
    <w:rsid w:val="00990E7A"/>
    <w:rsid w:val="00991682"/>
    <w:rsid w:val="00992339"/>
    <w:rsid w:val="0099238B"/>
    <w:rsid w:val="0099274E"/>
    <w:rsid w:val="0099435C"/>
    <w:rsid w:val="009946C2"/>
    <w:rsid w:val="009948D1"/>
    <w:rsid w:val="00995939"/>
    <w:rsid w:val="00995C99"/>
    <w:rsid w:val="00995CC2"/>
    <w:rsid w:val="00995DD0"/>
    <w:rsid w:val="00995E25"/>
    <w:rsid w:val="009968AB"/>
    <w:rsid w:val="00996E1C"/>
    <w:rsid w:val="00997B2A"/>
    <w:rsid w:val="00997C07"/>
    <w:rsid w:val="009A1047"/>
    <w:rsid w:val="009A1495"/>
    <w:rsid w:val="009A1D9A"/>
    <w:rsid w:val="009A2561"/>
    <w:rsid w:val="009A2F36"/>
    <w:rsid w:val="009A3DE0"/>
    <w:rsid w:val="009A4A21"/>
    <w:rsid w:val="009A4D69"/>
    <w:rsid w:val="009A64B0"/>
    <w:rsid w:val="009A7E7E"/>
    <w:rsid w:val="009B0201"/>
    <w:rsid w:val="009B17F0"/>
    <w:rsid w:val="009B185A"/>
    <w:rsid w:val="009B2518"/>
    <w:rsid w:val="009B43DE"/>
    <w:rsid w:val="009B4E6F"/>
    <w:rsid w:val="009B566C"/>
    <w:rsid w:val="009B6910"/>
    <w:rsid w:val="009B6C33"/>
    <w:rsid w:val="009B6D3C"/>
    <w:rsid w:val="009B6FF2"/>
    <w:rsid w:val="009B70E0"/>
    <w:rsid w:val="009C01BB"/>
    <w:rsid w:val="009C07E3"/>
    <w:rsid w:val="009C0BF7"/>
    <w:rsid w:val="009C1251"/>
    <w:rsid w:val="009C43AB"/>
    <w:rsid w:val="009D1052"/>
    <w:rsid w:val="009D1B18"/>
    <w:rsid w:val="009D1CBE"/>
    <w:rsid w:val="009D2160"/>
    <w:rsid w:val="009D29F0"/>
    <w:rsid w:val="009D3093"/>
    <w:rsid w:val="009D30E4"/>
    <w:rsid w:val="009D3A2F"/>
    <w:rsid w:val="009D3EA3"/>
    <w:rsid w:val="009D3FBF"/>
    <w:rsid w:val="009D4EB4"/>
    <w:rsid w:val="009D580A"/>
    <w:rsid w:val="009D6AC5"/>
    <w:rsid w:val="009D6C7C"/>
    <w:rsid w:val="009D7EDE"/>
    <w:rsid w:val="009E0DDB"/>
    <w:rsid w:val="009E1418"/>
    <w:rsid w:val="009E2039"/>
    <w:rsid w:val="009E2676"/>
    <w:rsid w:val="009E2AE9"/>
    <w:rsid w:val="009E2BFC"/>
    <w:rsid w:val="009E32C3"/>
    <w:rsid w:val="009E3740"/>
    <w:rsid w:val="009E3E84"/>
    <w:rsid w:val="009E3EB2"/>
    <w:rsid w:val="009E4018"/>
    <w:rsid w:val="009E4B96"/>
    <w:rsid w:val="009E507C"/>
    <w:rsid w:val="009E5C9E"/>
    <w:rsid w:val="009E6FD3"/>
    <w:rsid w:val="009E719C"/>
    <w:rsid w:val="009E7DE3"/>
    <w:rsid w:val="009F0328"/>
    <w:rsid w:val="009F0F47"/>
    <w:rsid w:val="009F108A"/>
    <w:rsid w:val="009F1145"/>
    <w:rsid w:val="009F11D3"/>
    <w:rsid w:val="009F15C1"/>
    <w:rsid w:val="009F4680"/>
    <w:rsid w:val="009F4A15"/>
    <w:rsid w:val="009F59CE"/>
    <w:rsid w:val="009F5C1E"/>
    <w:rsid w:val="009F62F1"/>
    <w:rsid w:val="00A0030C"/>
    <w:rsid w:val="00A00603"/>
    <w:rsid w:val="00A00676"/>
    <w:rsid w:val="00A00D65"/>
    <w:rsid w:val="00A01C56"/>
    <w:rsid w:val="00A02A64"/>
    <w:rsid w:val="00A02BE2"/>
    <w:rsid w:val="00A035F5"/>
    <w:rsid w:val="00A03E40"/>
    <w:rsid w:val="00A04119"/>
    <w:rsid w:val="00A047F9"/>
    <w:rsid w:val="00A05522"/>
    <w:rsid w:val="00A05536"/>
    <w:rsid w:val="00A0570E"/>
    <w:rsid w:val="00A05DA3"/>
    <w:rsid w:val="00A05EB5"/>
    <w:rsid w:val="00A0685A"/>
    <w:rsid w:val="00A0709D"/>
    <w:rsid w:val="00A11315"/>
    <w:rsid w:val="00A115DD"/>
    <w:rsid w:val="00A128F1"/>
    <w:rsid w:val="00A12AA9"/>
    <w:rsid w:val="00A12E55"/>
    <w:rsid w:val="00A144B1"/>
    <w:rsid w:val="00A15BCE"/>
    <w:rsid w:val="00A15F1D"/>
    <w:rsid w:val="00A16944"/>
    <w:rsid w:val="00A1745E"/>
    <w:rsid w:val="00A20791"/>
    <w:rsid w:val="00A20D73"/>
    <w:rsid w:val="00A2111C"/>
    <w:rsid w:val="00A222FE"/>
    <w:rsid w:val="00A232EF"/>
    <w:rsid w:val="00A235B8"/>
    <w:rsid w:val="00A23B17"/>
    <w:rsid w:val="00A24108"/>
    <w:rsid w:val="00A24A04"/>
    <w:rsid w:val="00A24A4A"/>
    <w:rsid w:val="00A24F8B"/>
    <w:rsid w:val="00A252B7"/>
    <w:rsid w:val="00A26520"/>
    <w:rsid w:val="00A268A3"/>
    <w:rsid w:val="00A268CC"/>
    <w:rsid w:val="00A26B0C"/>
    <w:rsid w:val="00A272AA"/>
    <w:rsid w:val="00A30186"/>
    <w:rsid w:val="00A311B6"/>
    <w:rsid w:val="00A32432"/>
    <w:rsid w:val="00A327EE"/>
    <w:rsid w:val="00A346AE"/>
    <w:rsid w:val="00A403DD"/>
    <w:rsid w:val="00A41321"/>
    <w:rsid w:val="00A41F2B"/>
    <w:rsid w:val="00A42105"/>
    <w:rsid w:val="00A429D9"/>
    <w:rsid w:val="00A43EA4"/>
    <w:rsid w:val="00A447BF"/>
    <w:rsid w:val="00A44A83"/>
    <w:rsid w:val="00A44ADC"/>
    <w:rsid w:val="00A452BD"/>
    <w:rsid w:val="00A46958"/>
    <w:rsid w:val="00A471E7"/>
    <w:rsid w:val="00A47830"/>
    <w:rsid w:val="00A50151"/>
    <w:rsid w:val="00A51040"/>
    <w:rsid w:val="00A52849"/>
    <w:rsid w:val="00A571B2"/>
    <w:rsid w:val="00A575F6"/>
    <w:rsid w:val="00A57790"/>
    <w:rsid w:val="00A5793B"/>
    <w:rsid w:val="00A61243"/>
    <w:rsid w:val="00A623AF"/>
    <w:rsid w:val="00A632FB"/>
    <w:rsid w:val="00A64005"/>
    <w:rsid w:val="00A645D2"/>
    <w:rsid w:val="00A64E89"/>
    <w:rsid w:val="00A65061"/>
    <w:rsid w:val="00A65D1F"/>
    <w:rsid w:val="00A662D6"/>
    <w:rsid w:val="00A66535"/>
    <w:rsid w:val="00A66DAC"/>
    <w:rsid w:val="00A67C26"/>
    <w:rsid w:val="00A70C13"/>
    <w:rsid w:val="00A71BA9"/>
    <w:rsid w:val="00A71BAF"/>
    <w:rsid w:val="00A71DBB"/>
    <w:rsid w:val="00A7254A"/>
    <w:rsid w:val="00A72664"/>
    <w:rsid w:val="00A737AE"/>
    <w:rsid w:val="00A74F8A"/>
    <w:rsid w:val="00A75589"/>
    <w:rsid w:val="00A7571E"/>
    <w:rsid w:val="00A76BBA"/>
    <w:rsid w:val="00A800C9"/>
    <w:rsid w:val="00A80604"/>
    <w:rsid w:val="00A80803"/>
    <w:rsid w:val="00A81219"/>
    <w:rsid w:val="00A818CC"/>
    <w:rsid w:val="00A81F43"/>
    <w:rsid w:val="00A82C19"/>
    <w:rsid w:val="00A839AC"/>
    <w:rsid w:val="00A84BC3"/>
    <w:rsid w:val="00A8576F"/>
    <w:rsid w:val="00A8584B"/>
    <w:rsid w:val="00A85B5B"/>
    <w:rsid w:val="00A85D6A"/>
    <w:rsid w:val="00A86635"/>
    <w:rsid w:val="00A8673F"/>
    <w:rsid w:val="00A9140D"/>
    <w:rsid w:val="00A914AE"/>
    <w:rsid w:val="00A91580"/>
    <w:rsid w:val="00A9262A"/>
    <w:rsid w:val="00A927FD"/>
    <w:rsid w:val="00A92D45"/>
    <w:rsid w:val="00A93BD3"/>
    <w:rsid w:val="00A94743"/>
    <w:rsid w:val="00A9543B"/>
    <w:rsid w:val="00A972A4"/>
    <w:rsid w:val="00AA0112"/>
    <w:rsid w:val="00AA05D1"/>
    <w:rsid w:val="00AA0F67"/>
    <w:rsid w:val="00AA1117"/>
    <w:rsid w:val="00AA236B"/>
    <w:rsid w:val="00AA2468"/>
    <w:rsid w:val="00AA2B7A"/>
    <w:rsid w:val="00AA2FA4"/>
    <w:rsid w:val="00AA3893"/>
    <w:rsid w:val="00AA3FE9"/>
    <w:rsid w:val="00AA44C8"/>
    <w:rsid w:val="00AA47B3"/>
    <w:rsid w:val="00AA47DE"/>
    <w:rsid w:val="00AA4D1E"/>
    <w:rsid w:val="00AA5665"/>
    <w:rsid w:val="00AA5BC6"/>
    <w:rsid w:val="00AB06A0"/>
    <w:rsid w:val="00AB1007"/>
    <w:rsid w:val="00AB1B1E"/>
    <w:rsid w:val="00AB1B2F"/>
    <w:rsid w:val="00AB2B64"/>
    <w:rsid w:val="00AB2F20"/>
    <w:rsid w:val="00AB3469"/>
    <w:rsid w:val="00AB3511"/>
    <w:rsid w:val="00AB3F38"/>
    <w:rsid w:val="00AB445E"/>
    <w:rsid w:val="00AB562C"/>
    <w:rsid w:val="00AB6B98"/>
    <w:rsid w:val="00AB7488"/>
    <w:rsid w:val="00AB7C3B"/>
    <w:rsid w:val="00AC0217"/>
    <w:rsid w:val="00AC13CB"/>
    <w:rsid w:val="00AC1887"/>
    <w:rsid w:val="00AC1AFA"/>
    <w:rsid w:val="00AC1BB0"/>
    <w:rsid w:val="00AC2297"/>
    <w:rsid w:val="00AC2426"/>
    <w:rsid w:val="00AC2435"/>
    <w:rsid w:val="00AC3956"/>
    <w:rsid w:val="00AC3D58"/>
    <w:rsid w:val="00AC5C85"/>
    <w:rsid w:val="00AC6E3C"/>
    <w:rsid w:val="00AC73AE"/>
    <w:rsid w:val="00AC7490"/>
    <w:rsid w:val="00AD0355"/>
    <w:rsid w:val="00AD0AE2"/>
    <w:rsid w:val="00AD0BC5"/>
    <w:rsid w:val="00AD12AE"/>
    <w:rsid w:val="00AD262A"/>
    <w:rsid w:val="00AD297B"/>
    <w:rsid w:val="00AD33D0"/>
    <w:rsid w:val="00AD381A"/>
    <w:rsid w:val="00AD3E30"/>
    <w:rsid w:val="00AD5B67"/>
    <w:rsid w:val="00AD6DA1"/>
    <w:rsid w:val="00AD7AFB"/>
    <w:rsid w:val="00AE124A"/>
    <w:rsid w:val="00AE18A7"/>
    <w:rsid w:val="00AE1FDB"/>
    <w:rsid w:val="00AE23C0"/>
    <w:rsid w:val="00AE24B4"/>
    <w:rsid w:val="00AE2E09"/>
    <w:rsid w:val="00AE31AF"/>
    <w:rsid w:val="00AE3A8D"/>
    <w:rsid w:val="00AE42DE"/>
    <w:rsid w:val="00AE5041"/>
    <w:rsid w:val="00AE54FE"/>
    <w:rsid w:val="00AE647C"/>
    <w:rsid w:val="00AE737D"/>
    <w:rsid w:val="00AE79CA"/>
    <w:rsid w:val="00AF00A3"/>
    <w:rsid w:val="00AF042D"/>
    <w:rsid w:val="00AF066E"/>
    <w:rsid w:val="00AF0892"/>
    <w:rsid w:val="00AF110C"/>
    <w:rsid w:val="00AF1E66"/>
    <w:rsid w:val="00AF2799"/>
    <w:rsid w:val="00AF2FD9"/>
    <w:rsid w:val="00AF2FED"/>
    <w:rsid w:val="00AF486B"/>
    <w:rsid w:val="00AF5596"/>
    <w:rsid w:val="00AF62AB"/>
    <w:rsid w:val="00AF754D"/>
    <w:rsid w:val="00AF787A"/>
    <w:rsid w:val="00B01F28"/>
    <w:rsid w:val="00B0281A"/>
    <w:rsid w:val="00B035BD"/>
    <w:rsid w:val="00B03E7D"/>
    <w:rsid w:val="00B05168"/>
    <w:rsid w:val="00B059D6"/>
    <w:rsid w:val="00B05ACE"/>
    <w:rsid w:val="00B07DE4"/>
    <w:rsid w:val="00B07F0D"/>
    <w:rsid w:val="00B102D7"/>
    <w:rsid w:val="00B1050F"/>
    <w:rsid w:val="00B11711"/>
    <w:rsid w:val="00B11921"/>
    <w:rsid w:val="00B12A87"/>
    <w:rsid w:val="00B13BCA"/>
    <w:rsid w:val="00B14A6F"/>
    <w:rsid w:val="00B1521B"/>
    <w:rsid w:val="00B1528F"/>
    <w:rsid w:val="00B153D9"/>
    <w:rsid w:val="00B15A42"/>
    <w:rsid w:val="00B1695C"/>
    <w:rsid w:val="00B17139"/>
    <w:rsid w:val="00B1741B"/>
    <w:rsid w:val="00B17B7A"/>
    <w:rsid w:val="00B20407"/>
    <w:rsid w:val="00B20B8A"/>
    <w:rsid w:val="00B21BDB"/>
    <w:rsid w:val="00B23BE6"/>
    <w:rsid w:val="00B23C48"/>
    <w:rsid w:val="00B251EA"/>
    <w:rsid w:val="00B2547A"/>
    <w:rsid w:val="00B261B8"/>
    <w:rsid w:val="00B2749A"/>
    <w:rsid w:val="00B27D9C"/>
    <w:rsid w:val="00B311B8"/>
    <w:rsid w:val="00B3326C"/>
    <w:rsid w:val="00B338AA"/>
    <w:rsid w:val="00B34E89"/>
    <w:rsid w:val="00B359A3"/>
    <w:rsid w:val="00B364C7"/>
    <w:rsid w:val="00B365E1"/>
    <w:rsid w:val="00B36C09"/>
    <w:rsid w:val="00B37E28"/>
    <w:rsid w:val="00B42C35"/>
    <w:rsid w:val="00B4374A"/>
    <w:rsid w:val="00B43AA3"/>
    <w:rsid w:val="00B4431D"/>
    <w:rsid w:val="00B44350"/>
    <w:rsid w:val="00B44982"/>
    <w:rsid w:val="00B452DB"/>
    <w:rsid w:val="00B4539F"/>
    <w:rsid w:val="00B460D2"/>
    <w:rsid w:val="00B460DE"/>
    <w:rsid w:val="00B4622A"/>
    <w:rsid w:val="00B464B8"/>
    <w:rsid w:val="00B46ACE"/>
    <w:rsid w:val="00B4721F"/>
    <w:rsid w:val="00B479CE"/>
    <w:rsid w:val="00B50043"/>
    <w:rsid w:val="00B503C5"/>
    <w:rsid w:val="00B50A77"/>
    <w:rsid w:val="00B50DF1"/>
    <w:rsid w:val="00B51796"/>
    <w:rsid w:val="00B53059"/>
    <w:rsid w:val="00B53504"/>
    <w:rsid w:val="00B53615"/>
    <w:rsid w:val="00B53C9B"/>
    <w:rsid w:val="00B55F71"/>
    <w:rsid w:val="00B56D67"/>
    <w:rsid w:val="00B6039C"/>
    <w:rsid w:val="00B61818"/>
    <w:rsid w:val="00B61FF0"/>
    <w:rsid w:val="00B62271"/>
    <w:rsid w:val="00B6421C"/>
    <w:rsid w:val="00B643D4"/>
    <w:rsid w:val="00B6489A"/>
    <w:rsid w:val="00B64DAC"/>
    <w:rsid w:val="00B65716"/>
    <w:rsid w:val="00B65A38"/>
    <w:rsid w:val="00B65F12"/>
    <w:rsid w:val="00B679F4"/>
    <w:rsid w:val="00B70E92"/>
    <w:rsid w:val="00B71201"/>
    <w:rsid w:val="00B72007"/>
    <w:rsid w:val="00B727F7"/>
    <w:rsid w:val="00B750B9"/>
    <w:rsid w:val="00B75C75"/>
    <w:rsid w:val="00B765D0"/>
    <w:rsid w:val="00B7782C"/>
    <w:rsid w:val="00B80B0A"/>
    <w:rsid w:val="00B81AFA"/>
    <w:rsid w:val="00B81BB6"/>
    <w:rsid w:val="00B824EA"/>
    <w:rsid w:val="00B82F16"/>
    <w:rsid w:val="00B833B5"/>
    <w:rsid w:val="00B8346C"/>
    <w:rsid w:val="00B84B5A"/>
    <w:rsid w:val="00B86089"/>
    <w:rsid w:val="00B86676"/>
    <w:rsid w:val="00B86C09"/>
    <w:rsid w:val="00B873CF"/>
    <w:rsid w:val="00B87725"/>
    <w:rsid w:val="00B87CBA"/>
    <w:rsid w:val="00B90CC0"/>
    <w:rsid w:val="00B91592"/>
    <w:rsid w:val="00B915CD"/>
    <w:rsid w:val="00B93597"/>
    <w:rsid w:val="00B93616"/>
    <w:rsid w:val="00B946A7"/>
    <w:rsid w:val="00B94B78"/>
    <w:rsid w:val="00B9542B"/>
    <w:rsid w:val="00B95625"/>
    <w:rsid w:val="00B96A45"/>
    <w:rsid w:val="00B96B1C"/>
    <w:rsid w:val="00B97C1B"/>
    <w:rsid w:val="00BA00C7"/>
    <w:rsid w:val="00BA022A"/>
    <w:rsid w:val="00BA0404"/>
    <w:rsid w:val="00BA0821"/>
    <w:rsid w:val="00BA1208"/>
    <w:rsid w:val="00BA2745"/>
    <w:rsid w:val="00BA4005"/>
    <w:rsid w:val="00BA47A8"/>
    <w:rsid w:val="00BA5950"/>
    <w:rsid w:val="00BA73A9"/>
    <w:rsid w:val="00BA7A77"/>
    <w:rsid w:val="00BB0721"/>
    <w:rsid w:val="00BB0D7A"/>
    <w:rsid w:val="00BB2202"/>
    <w:rsid w:val="00BB365F"/>
    <w:rsid w:val="00BB3CC9"/>
    <w:rsid w:val="00BB3F5E"/>
    <w:rsid w:val="00BB416A"/>
    <w:rsid w:val="00BB4904"/>
    <w:rsid w:val="00BB4DA7"/>
    <w:rsid w:val="00BB5037"/>
    <w:rsid w:val="00BB534B"/>
    <w:rsid w:val="00BB54C3"/>
    <w:rsid w:val="00BB61B7"/>
    <w:rsid w:val="00BB7B24"/>
    <w:rsid w:val="00BB7FEE"/>
    <w:rsid w:val="00BC0494"/>
    <w:rsid w:val="00BC0DD5"/>
    <w:rsid w:val="00BC177F"/>
    <w:rsid w:val="00BC1DBF"/>
    <w:rsid w:val="00BC21A9"/>
    <w:rsid w:val="00BC29C7"/>
    <w:rsid w:val="00BC29E0"/>
    <w:rsid w:val="00BC2DC4"/>
    <w:rsid w:val="00BC350E"/>
    <w:rsid w:val="00BC3C54"/>
    <w:rsid w:val="00BC554F"/>
    <w:rsid w:val="00BC5680"/>
    <w:rsid w:val="00BC5CA7"/>
    <w:rsid w:val="00BC6C9B"/>
    <w:rsid w:val="00BC72FF"/>
    <w:rsid w:val="00BC79DD"/>
    <w:rsid w:val="00BD00FD"/>
    <w:rsid w:val="00BD052B"/>
    <w:rsid w:val="00BD0CBC"/>
    <w:rsid w:val="00BD0D3F"/>
    <w:rsid w:val="00BD0FF3"/>
    <w:rsid w:val="00BD1CB0"/>
    <w:rsid w:val="00BD1E03"/>
    <w:rsid w:val="00BD205B"/>
    <w:rsid w:val="00BD2A99"/>
    <w:rsid w:val="00BD2B04"/>
    <w:rsid w:val="00BD2B16"/>
    <w:rsid w:val="00BD43BC"/>
    <w:rsid w:val="00BD4692"/>
    <w:rsid w:val="00BD4745"/>
    <w:rsid w:val="00BD556E"/>
    <w:rsid w:val="00BD71EB"/>
    <w:rsid w:val="00BD7F5A"/>
    <w:rsid w:val="00BE0ED6"/>
    <w:rsid w:val="00BE1524"/>
    <w:rsid w:val="00BE1FFE"/>
    <w:rsid w:val="00BE2714"/>
    <w:rsid w:val="00BE2A5D"/>
    <w:rsid w:val="00BE6DF9"/>
    <w:rsid w:val="00BE765A"/>
    <w:rsid w:val="00BE76C0"/>
    <w:rsid w:val="00BF080B"/>
    <w:rsid w:val="00BF0909"/>
    <w:rsid w:val="00BF092E"/>
    <w:rsid w:val="00BF1B54"/>
    <w:rsid w:val="00BF38B6"/>
    <w:rsid w:val="00BF3916"/>
    <w:rsid w:val="00BF3E08"/>
    <w:rsid w:val="00BF3F24"/>
    <w:rsid w:val="00BF4008"/>
    <w:rsid w:val="00BF488B"/>
    <w:rsid w:val="00BF4B2C"/>
    <w:rsid w:val="00BF4CBF"/>
    <w:rsid w:val="00BF4F4A"/>
    <w:rsid w:val="00BF545C"/>
    <w:rsid w:val="00BF6ACD"/>
    <w:rsid w:val="00BF7B7C"/>
    <w:rsid w:val="00BF7D0D"/>
    <w:rsid w:val="00BF7FCB"/>
    <w:rsid w:val="00C0019D"/>
    <w:rsid w:val="00C00569"/>
    <w:rsid w:val="00C00A81"/>
    <w:rsid w:val="00C015B1"/>
    <w:rsid w:val="00C03787"/>
    <w:rsid w:val="00C03F17"/>
    <w:rsid w:val="00C05007"/>
    <w:rsid w:val="00C05623"/>
    <w:rsid w:val="00C057BB"/>
    <w:rsid w:val="00C059CE"/>
    <w:rsid w:val="00C05B4B"/>
    <w:rsid w:val="00C069D9"/>
    <w:rsid w:val="00C07836"/>
    <w:rsid w:val="00C07965"/>
    <w:rsid w:val="00C07FEE"/>
    <w:rsid w:val="00C1004F"/>
    <w:rsid w:val="00C10262"/>
    <w:rsid w:val="00C10750"/>
    <w:rsid w:val="00C108E4"/>
    <w:rsid w:val="00C11161"/>
    <w:rsid w:val="00C11E0D"/>
    <w:rsid w:val="00C14C21"/>
    <w:rsid w:val="00C16070"/>
    <w:rsid w:val="00C1646A"/>
    <w:rsid w:val="00C17BAC"/>
    <w:rsid w:val="00C17DEB"/>
    <w:rsid w:val="00C2031E"/>
    <w:rsid w:val="00C20591"/>
    <w:rsid w:val="00C20E1E"/>
    <w:rsid w:val="00C2140B"/>
    <w:rsid w:val="00C219B3"/>
    <w:rsid w:val="00C21E41"/>
    <w:rsid w:val="00C22B42"/>
    <w:rsid w:val="00C234E5"/>
    <w:rsid w:val="00C23B85"/>
    <w:rsid w:val="00C23FAF"/>
    <w:rsid w:val="00C24A6F"/>
    <w:rsid w:val="00C24C31"/>
    <w:rsid w:val="00C259E0"/>
    <w:rsid w:val="00C2634D"/>
    <w:rsid w:val="00C26858"/>
    <w:rsid w:val="00C2687D"/>
    <w:rsid w:val="00C2725B"/>
    <w:rsid w:val="00C27C12"/>
    <w:rsid w:val="00C30031"/>
    <w:rsid w:val="00C303BA"/>
    <w:rsid w:val="00C310BF"/>
    <w:rsid w:val="00C318FE"/>
    <w:rsid w:val="00C31E62"/>
    <w:rsid w:val="00C323D6"/>
    <w:rsid w:val="00C345E8"/>
    <w:rsid w:val="00C345F2"/>
    <w:rsid w:val="00C3483C"/>
    <w:rsid w:val="00C34AD2"/>
    <w:rsid w:val="00C35733"/>
    <w:rsid w:val="00C361F3"/>
    <w:rsid w:val="00C40D94"/>
    <w:rsid w:val="00C41F68"/>
    <w:rsid w:val="00C4232F"/>
    <w:rsid w:val="00C43D4D"/>
    <w:rsid w:val="00C4447F"/>
    <w:rsid w:val="00C44F34"/>
    <w:rsid w:val="00C45C0D"/>
    <w:rsid w:val="00C467AB"/>
    <w:rsid w:val="00C46AE7"/>
    <w:rsid w:val="00C47D28"/>
    <w:rsid w:val="00C5215E"/>
    <w:rsid w:val="00C52B17"/>
    <w:rsid w:val="00C53050"/>
    <w:rsid w:val="00C53560"/>
    <w:rsid w:val="00C55818"/>
    <w:rsid w:val="00C565E2"/>
    <w:rsid w:val="00C56A94"/>
    <w:rsid w:val="00C605FC"/>
    <w:rsid w:val="00C6129D"/>
    <w:rsid w:val="00C614E5"/>
    <w:rsid w:val="00C618B5"/>
    <w:rsid w:val="00C61C0C"/>
    <w:rsid w:val="00C61D42"/>
    <w:rsid w:val="00C61F72"/>
    <w:rsid w:val="00C628C4"/>
    <w:rsid w:val="00C628EF"/>
    <w:rsid w:val="00C639FC"/>
    <w:rsid w:val="00C6405E"/>
    <w:rsid w:val="00C644A7"/>
    <w:rsid w:val="00C64C97"/>
    <w:rsid w:val="00C654EB"/>
    <w:rsid w:val="00C672A2"/>
    <w:rsid w:val="00C6754F"/>
    <w:rsid w:val="00C67C6F"/>
    <w:rsid w:val="00C70099"/>
    <w:rsid w:val="00C70379"/>
    <w:rsid w:val="00C7086F"/>
    <w:rsid w:val="00C70CE5"/>
    <w:rsid w:val="00C71551"/>
    <w:rsid w:val="00C71D24"/>
    <w:rsid w:val="00C737C4"/>
    <w:rsid w:val="00C75177"/>
    <w:rsid w:val="00C76675"/>
    <w:rsid w:val="00C76873"/>
    <w:rsid w:val="00C76F16"/>
    <w:rsid w:val="00C77773"/>
    <w:rsid w:val="00C777CA"/>
    <w:rsid w:val="00C802AB"/>
    <w:rsid w:val="00C806B7"/>
    <w:rsid w:val="00C80A37"/>
    <w:rsid w:val="00C818EE"/>
    <w:rsid w:val="00C81B74"/>
    <w:rsid w:val="00C81C48"/>
    <w:rsid w:val="00C8247D"/>
    <w:rsid w:val="00C83C1D"/>
    <w:rsid w:val="00C84976"/>
    <w:rsid w:val="00C85487"/>
    <w:rsid w:val="00C8561B"/>
    <w:rsid w:val="00C90659"/>
    <w:rsid w:val="00C9084E"/>
    <w:rsid w:val="00C909C6"/>
    <w:rsid w:val="00C914F9"/>
    <w:rsid w:val="00C92EF9"/>
    <w:rsid w:val="00C95309"/>
    <w:rsid w:val="00C95516"/>
    <w:rsid w:val="00C956F6"/>
    <w:rsid w:val="00C95FD2"/>
    <w:rsid w:val="00CA0767"/>
    <w:rsid w:val="00CA1219"/>
    <w:rsid w:val="00CA14ED"/>
    <w:rsid w:val="00CA16BD"/>
    <w:rsid w:val="00CA22AD"/>
    <w:rsid w:val="00CA3C58"/>
    <w:rsid w:val="00CA46A9"/>
    <w:rsid w:val="00CA4808"/>
    <w:rsid w:val="00CA53C4"/>
    <w:rsid w:val="00CA544B"/>
    <w:rsid w:val="00CA5493"/>
    <w:rsid w:val="00CA60D9"/>
    <w:rsid w:val="00CA6D83"/>
    <w:rsid w:val="00CA7FFD"/>
    <w:rsid w:val="00CB0131"/>
    <w:rsid w:val="00CB0141"/>
    <w:rsid w:val="00CB0F5B"/>
    <w:rsid w:val="00CB2478"/>
    <w:rsid w:val="00CB377D"/>
    <w:rsid w:val="00CB381E"/>
    <w:rsid w:val="00CB483C"/>
    <w:rsid w:val="00CB4B13"/>
    <w:rsid w:val="00CB4BCA"/>
    <w:rsid w:val="00CB5891"/>
    <w:rsid w:val="00CB636B"/>
    <w:rsid w:val="00CB64FC"/>
    <w:rsid w:val="00CB6AA3"/>
    <w:rsid w:val="00CC0224"/>
    <w:rsid w:val="00CC0784"/>
    <w:rsid w:val="00CC2CA2"/>
    <w:rsid w:val="00CC3775"/>
    <w:rsid w:val="00CC3784"/>
    <w:rsid w:val="00CC408D"/>
    <w:rsid w:val="00CC4B0A"/>
    <w:rsid w:val="00CC4BA7"/>
    <w:rsid w:val="00CD024C"/>
    <w:rsid w:val="00CD05BF"/>
    <w:rsid w:val="00CD1CEC"/>
    <w:rsid w:val="00CD3430"/>
    <w:rsid w:val="00CD3ED9"/>
    <w:rsid w:val="00CD4053"/>
    <w:rsid w:val="00CD4B62"/>
    <w:rsid w:val="00CD4DDC"/>
    <w:rsid w:val="00CD51D8"/>
    <w:rsid w:val="00CD5C7E"/>
    <w:rsid w:val="00CD66C8"/>
    <w:rsid w:val="00CD677C"/>
    <w:rsid w:val="00CD688A"/>
    <w:rsid w:val="00CD7972"/>
    <w:rsid w:val="00CD7AF1"/>
    <w:rsid w:val="00CD7DB0"/>
    <w:rsid w:val="00CE071C"/>
    <w:rsid w:val="00CE0937"/>
    <w:rsid w:val="00CE102E"/>
    <w:rsid w:val="00CE2C72"/>
    <w:rsid w:val="00CE2CE7"/>
    <w:rsid w:val="00CE2FD0"/>
    <w:rsid w:val="00CE3619"/>
    <w:rsid w:val="00CE3D13"/>
    <w:rsid w:val="00CE3E25"/>
    <w:rsid w:val="00CE3E61"/>
    <w:rsid w:val="00CE49F1"/>
    <w:rsid w:val="00CE4A32"/>
    <w:rsid w:val="00CE523C"/>
    <w:rsid w:val="00CE5995"/>
    <w:rsid w:val="00CE5A74"/>
    <w:rsid w:val="00CE66C0"/>
    <w:rsid w:val="00CE77A4"/>
    <w:rsid w:val="00CF0C44"/>
    <w:rsid w:val="00CF0E89"/>
    <w:rsid w:val="00CF1315"/>
    <w:rsid w:val="00CF227E"/>
    <w:rsid w:val="00CF29DE"/>
    <w:rsid w:val="00CF2ED7"/>
    <w:rsid w:val="00CF377D"/>
    <w:rsid w:val="00CF396E"/>
    <w:rsid w:val="00CF3972"/>
    <w:rsid w:val="00CF3CD2"/>
    <w:rsid w:val="00CF4BB1"/>
    <w:rsid w:val="00CF4D6B"/>
    <w:rsid w:val="00CF591F"/>
    <w:rsid w:val="00CF5972"/>
    <w:rsid w:val="00CF62B2"/>
    <w:rsid w:val="00CF7133"/>
    <w:rsid w:val="00D0175A"/>
    <w:rsid w:val="00D030BB"/>
    <w:rsid w:val="00D03381"/>
    <w:rsid w:val="00D05D76"/>
    <w:rsid w:val="00D062C0"/>
    <w:rsid w:val="00D06652"/>
    <w:rsid w:val="00D076AC"/>
    <w:rsid w:val="00D07753"/>
    <w:rsid w:val="00D07A95"/>
    <w:rsid w:val="00D07BE0"/>
    <w:rsid w:val="00D12D57"/>
    <w:rsid w:val="00D13545"/>
    <w:rsid w:val="00D15273"/>
    <w:rsid w:val="00D16357"/>
    <w:rsid w:val="00D169EA"/>
    <w:rsid w:val="00D172AA"/>
    <w:rsid w:val="00D1742F"/>
    <w:rsid w:val="00D2008E"/>
    <w:rsid w:val="00D200DC"/>
    <w:rsid w:val="00D20238"/>
    <w:rsid w:val="00D20FFC"/>
    <w:rsid w:val="00D2276B"/>
    <w:rsid w:val="00D23F21"/>
    <w:rsid w:val="00D244F2"/>
    <w:rsid w:val="00D2473E"/>
    <w:rsid w:val="00D24937"/>
    <w:rsid w:val="00D25CBF"/>
    <w:rsid w:val="00D2668A"/>
    <w:rsid w:val="00D26BE1"/>
    <w:rsid w:val="00D26FF7"/>
    <w:rsid w:val="00D27FD7"/>
    <w:rsid w:val="00D30205"/>
    <w:rsid w:val="00D309D8"/>
    <w:rsid w:val="00D30A9F"/>
    <w:rsid w:val="00D31E9D"/>
    <w:rsid w:val="00D32CDB"/>
    <w:rsid w:val="00D33A87"/>
    <w:rsid w:val="00D33C01"/>
    <w:rsid w:val="00D341F2"/>
    <w:rsid w:val="00D37336"/>
    <w:rsid w:val="00D37422"/>
    <w:rsid w:val="00D3767D"/>
    <w:rsid w:val="00D40C8A"/>
    <w:rsid w:val="00D40D51"/>
    <w:rsid w:val="00D40D87"/>
    <w:rsid w:val="00D421A2"/>
    <w:rsid w:val="00D42603"/>
    <w:rsid w:val="00D43028"/>
    <w:rsid w:val="00D43A53"/>
    <w:rsid w:val="00D43B8B"/>
    <w:rsid w:val="00D45445"/>
    <w:rsid w:val="00D4677D"/>
    <w:rsid w:val="00D46A9A"/>
    <w:rsid w:val="00D470EC"/>
    <w:rsid w:val="00D47C58"/>
    <w:rsid w:val="00D50457"/>
    <w:rsid w:val="00D50E1F"/>
    <w:rsid w:val="00D50E71"/>
    <w:rsid w:val="00D51A16"/>
    <w:rsid w:val="00D51EFC"/>
    <w:rsid w:val="00D51F31"/>
    <w:rsid w:val="00D52364"/>
    <w:rsid w:val="00D52C9F"/>
    <w:rsid w:val="00D53BDD"/>
    <w:rsid w:val="00D54482"/>
    <w:rsid w:val="00D5567E"/>
    <w:rsid w:val="00D562E6"/>
    <w:rsid w:val="00D56FB5"/>
    <w:rsid w:val="00D605C8"/>
    <w:rsid w:val="00D6095A"/>
    <w:rsid w:val="00D61625"/>
    <w:rsid w:val="00D61C89"/>
    <w:rsid w:val="00D63222"/>
    <w:rsid w:val="00D63E02"/>
    <w:rsid w:val="00D63EE1"/>
    <w:rsid w:val="00D63EE5"/>
    <w:rsid w:val="00D6444E"/>
    <w:rsid w:val="00D6514C"/>
    <w:rsid w:val="00D66D2E"/>
    <w:rsid w:val="00D7000C"/>
    <w:rsid w:val="00D7100F"/>
    <w:rsid w:val="00D71671"/>
    <w:rsid w:val="00D71929"/>
    <w:rsid w:val="00D71F7E"/>
    <w:rsid w:val="00D71F99"/>
    <w:rsid w:val="00D729B3"/>
    <w:rsid w:val="00D72C74"/>
    <w:rsid w:val="00D72C93"/>
    <w:rsid w:val="00D72FD8"/>
    <w:rsid w:val="00D73539"/>
    <w:rsid w:val="00D75C8D"/>
    <w:rsid w:val="00D75E8F"/>
    <w:rsid w:val="00D765DC"/>
    <w:rsid w:val="00D80D7C"/>
    <w:rsid w:val="00D81528"/>
    <w:rsid w:val="00D82244"/>
    <w:rsid w:val="00D83221"/>
    <w:rsid w:val="00D8332B"/>
    <w:rsid w:val="00D84D64"/>
    <w:rsid w:val="00D858B3"/>
    <w:rsid w:val="00D85C97"/>
    <w:rsid w:val="00D86A3D"/>
    <w:rsid w:val="00D86C99"/>
    <w:rsid w:val="00D876D5"/>
    <w:rsid w:val="00D8793C"/>
    <w:rsid w:val="00D90075"/>
    <w:rsid w:val="00D91773"/>
    <w:rsid w:val="00D92C7B"/>
    <w:rsid w:val="00D92F0D"/>
    <w:rsid w:val="00D938D4"/>
    <w:rsid w:val="00D93C5D"/>
    <w:rsid w:val="00D93C98"/>
    <w:rsid w:val="00D943C4"/>
    <w:rsid w:val="00D94E9C"/>
    <w:rsid w:val="00D96A23"/>
    <w:rsid w:val="00D97110"/>
    <w:rsid w:val="00D97B07"/>
    <w:rsid w:val="00D97BA1"/>
    <w:rsid w:val="00DA047C"/>
    <w:rsid w:val="00DA04F5"/>
    <w:rsid w:val="00DA10AF"/>
    <w:rsid w:val="00DA13F1"/>
    <w:rsid w:val="00DA1980"/>
    <w:rsid w:val="00DA2170"/>
    <w:rsid w:val="00DA25F4"/>
    <w:rsid w:val="00DA2783"/>
    <w:rsid w:val="00DA3334"/>
    <w:rsid w:val="00DA3C64"/>
    <w:rsid w:val="00DA4082"/>
    <w:rsid w:val="00DA4EA1"/>
    <w:rsid w:val="00DA5167"/>
    <w:rsid w:val="00DA5A5F"/>
    <w:rsid w:val="00DA5E73"/>
    <w:rsid w:val="00DA61E6"/>
    <w:rsid w:val="00DA6B26"/>
    <w:rsid w:val="00DA6DC3"/>
    <w:rsid w:val="00DA74B3"/>
    <w:rsid w:val="00DA7FA7"/>
    <w:rsid w:val="00DB0607"/>
    <w:rsid w:val="00DB07D4"/>
    <w:rsid w:val="00DB0D2A"/>
    <w:rsid w:val="00DB1EC8"/>
    <w:rsid w:val="00DB24F6"/>
    <w:rsid w:val="00DB29A8"/>
    <w:rsid w:val="00DB3015"/>
    <w:rsid w:val="00DB4694"/>
    <w:rsid w:val="00DB59C5"/>
    <w:rsid w:val="00DC05FB"/>
    <w:rsid w:val="00DC0D17"/>
    <w:rsid w:val="00DC1FA0"/>
    <w:rsid w:val="00DC27D9"/>
    <w:rsid w:val="00DC2B8B"/>
    <w:rsid w:val="00DC2FFE"/>
    <w:rsid w:val="00DC3076"/>
    <w:rsid w:val="00DC34CB"/>
    <w:rsid w:val="00DC3BEC"/>
    <w:rsid w:val="00DC3C96"/>
    <w:rsid w:val="00DC4997"/>
    <w:rsid w:val="00DC64DB"/>
    <w:rsid w:val="00DC6D53"/>
    <w:rsid w:val="00DD0B56"/>
    <w:rsid w:val="00DD2392"/>
    <w:rsid w:val="00DD24B3"/>
    <w:rsid w:val="00DD3A09"/>
    <w:rsid w:val="00DD3B89"/>
    <w:rsid w:val="00DD3BDE"/>
    <w:rsid w:val="00DD3D13"/>
    <w:rsid w:val="00DD3D46"/>
    <w:rsid w:val="00DD4A95"/>
    <w:rsid w:val="00DD4B83"/>
    <w:rsid w:val="00DD58E9"/>
    <w:rsid w:val="00DD5FAC"/>
    <w:rsid w:val="00DE073F"/>
    <w:rsid w:val="00DE17F1"/>
    <w:rsid w:val="00DE33A0"/>
    <w:rsid w:val="00DE3894"/>
    <w:rsid w:val="00DE4BA6"/>
    <w:rsid w:val="00DE5784"/>
    <w:rsid w:val="00DE60E3"/>
    <w:rsid w:val="00DE6DAF"/>
    <w:rsid w:val="00DE6EE7"/>
    <w:rsid w:val="00DE76C8"/>
    <w:rsid w:val="00DE786B"/>
    <w:rsid w:val="00DF0566"/>
    <w:rsid w:val="00DF0A36"/>
    <w:rsid w:val="00DF0F60"/>
    <w:rsid w:val="00DF2472"/>
    <w:rsid w:val="00DF27F2"/>
    <w:rsid w:val="00DF3012"/>
    <w:rsid w:val="00DF4864"/>
    <w:rsid w:val="00DF4A13"/>
    <w:rsid w:val="00DF4BD3"/>
    <w:rsid w:val="00DF4E33"/>
    <w:rsid w:val="00DF525E"/>
    <w:rsid w:val="00DF5391"/>
    <w:rsid w:val="00DF5911"/>
    <w:rsid w:val="00DF70A1"/>
    <w:rsid w:val="00DF7E95"/>
    <w:rsid w:val="00E00AE5"/>
    <w:rsid w:val="00E00C86"/>
    <w:rsid w:val="00E018A9"/>
    <w:rsid w:val="00E02EE2"/>
    <w:rsid w:val="00E0317F"/>
    <w:rsid w:val="00E03BEC"/>
    <w:rsid w:val="00E04619"/>
    <w:rsid w:val="00E06138"/>
    <w:rsid w:val="00E06568"/>
    <w:rsid w:val="00E0670E"/>
    <w:rsid w:val="00E06D41"/>
    <w:rsid w:val="00E07BF8"/>
    <w:rsid w:val="00E115B7"/>
    <w:rsid w:val="00E128DA"/>
    <w:rsid w:val="00E1376D"/>
    <w:rsid w:val="00E13953"/>
    <w:rsid w:val="00E15914"/>
    <w:rsid w:val="00E1668F"/>
    <w:rsid w:val="00E174C1"/>
    <w:rsid w:val="00E177F9"/>
    <w:rsid w:val="00E17990"/>
    <w:rsid w:val="00E17D80"/>
    <w:rsid w:val="00E20365"/>
    <w:rsid w:val="00E203D7"/>
    <w:rsid w:val="00E2071A"/>
    <w:rsid w:val="00E2078A"/>
    <w:rsid w:val="00E21056"/>
    <w:rsid w:val="00E21271"/>
    <w:rsid w:val="00E215A5"/>
    <w:rsid w:val="00E218AA"/>
    <w:rsid w:val="00E21AEB"/>
    <w:rsid w:val="00E2225D"/>
    <w:rsid w:val="00E22262"/>
    <w:rsid w:val="00E224B3"/>
    <w:rsid w:val="00E2362A"/>
    <w:rsid w:val="00E23AE1"/>
    <w:rsid w:val="00E23B04"/>
    <w:rsid w:val="00E24EB2"/>
    <w:rsid w:val="00E24F02"/>
    <w:rsid w:val="00E262E4"/>
    <w:rsid w:val="00E263C1"/>
    <w:rsid w:val="00E26F5D"/>
    <w:rsid w:val="00E27044"/>
    <w:rsid w:val="00E312C5"/>
    <w:rsid w:val="00E326CF"/>
    <w:rsid w:val="00E326E5"/>
    <w:rsid w:val="00E341BB"/>
    <w:rsid w:val="00E34D14"/>
    <w:rsid w:val="00E34E6E"/>
    <w:rsid w:val="00E36D95"/>
    <w:rsid w:val="00E37463"/>
    <w:rsid w:val="00E37507"/>
    <w:rsid w:val="00E4192A"/>
    <w:rsid w:val="00E42344"/>
    <w:rsid w:val="00E42355"/>
    <w:rsid w:val="00E435AC"/>
    <w:rsid w:val="00E4583B"/>
    <w:rsid w:val="00E4588B"/>
    <w:rsid w:val="00E46C90"/>
    <w:rsid w:val="00E46DC2"/>
    <w:rsid w:val="00E47A8A"/>
    <w:rsid w:val="00E47CE7"/>
    <w:rsid w:val="00E507D2"/>
    <w:rsid w:val="00E50DFC"/>
    <w:rsid w:val="00E51444"/>
    <w:rsid w:val="00E51E83"/>
    <w:rsid w:val="00E526B3"/>
    <w:rsid w:val="00E53310"/>
    <w:rsid w:val="00E53679"/>
    <w:rsid w:val="00E54A67"/>
    <w:rsid w:val="00E55A61"/>
    <w:rsid w:val="00E569C0"/>
    <w:rsid w:val="00E56CB3"/>
    <w:rsid w:val="00E56E77"/>
    <w:rsid w:val="00E606F3"/>
    <w:rsid w:val="00E60793"/>
    <w:rsid w:val="00E60F5F"/>
    <w:rsid w:val="00E61BEA"/>
    <w:rsid w:val="00E63DD6"/>
    <w:rsid w:val="00E63F1A"/>
    <w:rsid w:val="00E63FA2"/>
    <w:rsid w:val="00E654DB"/>
    <w:rsid w:val="00E65D81"/>
    <w:rsid w:val="00E66F24"/>
    <w:rsid w:val="00E67D0C"/>
    <w:rsid w:val="00E67DF1"/>
    <w:rsid w:val="00E67E08"/>
    <w:rsid w:val="00E70C76"/>
    <w:rsid w:val="00E7191A"/>
    <w:rsid w:val="00E7283A"/>
    <w:rsid w:val="00E72AF4"/>
    <w:rsid w:val="00E73AD7"/>
    <w:rsid w:val="00E74775"/>
    <w:rsid w:val="00E75C48"/>
    <w:rsid w:val="00E75F02"/>
    <w:rsid w:val="00E76CD1"/>
    <w:rsid w:val="00E77B88"/>
    <w:rsid w:val="00E81C0F"/>
    <w:rsid w:val="00E8439F"/>
    <w:rsid w:val="00E846AC"/>
    <w:rsid w:val="00E854F6"/>
    <w:rsid w:val="00E862F4"/>
    <w:rsid w:val="00E869A4"/>
    <w:rsid w:val="00E86F43"/>
    <w:rsid w:val="00E87AE1"/>
    <w:rsid w:val="00E90FC5"/>
    <w:rsid w:val="00E92642"/>
    <w:rsid w:val="00E92C1B"/>
    <w:rsid w:val="00E930C3"/>
    <w:rsid w:val="00E93162"/>
    <w:rsid w:val="00E93700"/>
    <w:rsid w:val="00E94125"/>
    <w:rsid w:val="00E9590D"/>
    <w:rsid w:val="00E95A3C"/>
    <w:rsid w:val="00E96665"/>
    <w:rsid w:val="00E966A8"/>
    <w:rsid w:val="00E96E2F"/>
    <w:rsid w:val="00E97422"/>
    <w:rsid w:val="00E97CE2"/>
    <w:rsid w:val="00EA0389"/>
    <w:rsid w:val="00EA11B4"/>
    <w:rsid w:val="00EA1A72"/>
    <w:rsid w:val="00EA2072"/>
    <w:rsid w:val="00EA39D9"/>
    <w:rsid w:val="00EA4E33"/>
    <w:rsid w:val="00EA5812"/>
    <w:rsid w:val="00EA5ABA"/>
    <w:rsid w:val="00EA6016"/>
    <w:rsid w:val="00EA6A19"/>
    <w:rsid w:val="00EA7629"/>
    <w:rsid w:val="00EB0490"/>
    <w:rsid w:val="00EB0FF3"/>
    <w:rsid w:val="00EB1057"/>
    <w:rsid w:val="00EB1621"/>
    <w:rsid w:val="00EB1A27"/>
    <w:rsid w:val="00EB1F84"/>
    <w:rsid w:val="00EB2E55"/>
    <w:rsid w:val="00EB3227"/>
    <w:rsid w:val="00EB401D"/>
    <w:rsid w:val="00EB41BB"/>
    <w:rsid w:val="00EB535B"/>
    <w:rsid w:val="00EB56EF"/>
    <w:rsid w:val="00EB62FA"/>
    <w:rsid w:val="00EB6AB0"/>
    <w:rsid w:val="00EB76F9"/>
    <w:rsid w:val="00EC075F"/>
    <w:rsid w:val="00EC1252"/>
    <w:rsid w:val="00EC138B"/>
    <w:rsid w:val="00EC1B7F"/>
    <w:rsid w:val="00EC248A"/>
    <w:rsid w:val="00EC25B6"/>
    <w:rsid w:val="00EC29FC"/>
    <w:rsid w:val="00EC2A24"/>
    <w:rsid w:val="00EC3FCE"/>
    <w:rsid w:val="00EC455B"/>
    <w:rsid w:val="00EC48D4"/>
    <w:rsid w:val="00EC545E"/>
    <w:rsid w:val="00EC57F6"/>
    <w:rsid w:val="00EC63A5"/>
    <w:rsid w:val="00EC6418"/>
    <w:rsid w:val="00EC73F9"/>
    <w:rsid w:val="00EC75B1"/>
    <w:rsid w:val="00EC7BA0"/>
    <w:rsid w:val="00ED0012"/>
    <w:rsid w:val="00ED27AD"/>
    <w:rsid w:val="00ED32D9"/>
    <w:rsid w:val="00ED347C"/>
    <w:rsid w:val="00ED4A2E"/>
    <w:rsid w:val="00ED4F5D"/>
    <w:rsid w:val="00ED5795"/>
    <w:rsid w:val="00ED5804"/>
    <w:rsid w:val="00ED5B48"/>
    <w:rsid w:val="00ED655F"/>
    <w:rsid w:val="00ED6C27"/>
    <w:rsid w:val="00ED79ED"/>
    <w:rsid w:val="00EE01BE"/>
    <w:rsid w:val="00EE0642"/>
    <w:rsid w:val="00EE0B00"/>
    <w:rsid w:val="00EE124C"/>
    <w:rsid w:val="00EE1405"/>
    <w:rsid w:val="00EE1A41"/>
    <w:rsid w:val="00EE1AC9"/>
    <w:rsid w:val="00EE1F72"/>
    <w:rsid w:val="00EE408D"/>
    <w:rsid w:val="00EE4160"/>
    <w:rsid w:val="00EE4989"/>
    <w:rsid w:val="00EE6251"/>
    <w:rsid w:val="00EF0387"/>
    <w:rsid w:val="00EF059F"/>
    <w:rsid w:val="00EF0C52"/>
    <w:rsid w:val="00EF178A"/>
    <w:rsid w:val="00EF1CB2"/>
    <w:rsid w:val="00EF1CCD"/>
    <w:rsid w:val="00EF2617"/>
    <w:rsid w:val="00EF2863"/>
    <w:rsid w:val="00EF2BC5"/>
    <w:rsid w:val="00EF3F41"/>
    <w:rsid w:val="00EF5182"/>
    <w:rsid w:val="00EF5952"/>
    <w:rsid w:val="00EF63BB"/>
    <w:rsid w:val="00EF66CD"/>
    <w:rsid w:val="00EF744A"/>
    <w:rsid w:val="00EF78FD"/>
    <w:rsid w:val="00EF7990"/>
    <w:rsid w:val="00F01602"/>
    <w:rsid w:val="00F018B6"/>
    <w:rsid w:val="00F01DDE"/>
    <w:rsid w:val="00F03278"/>
    <w:rsid w:val="00F032D5"/>
    <w:rsid w:val="00F042DB"/>
    <w:rsid w:val="00F04E35"/>
    <w:rsid w:val="00F061D0"/>
    <w:rsid w:val="00F06B80"/>
    <w:rsid w:val="00F06BEE"/>
    <w:rsid w:val="00F06D12"/>
    <w:rsid w:val="00F11EAA"/>
    <w:rsid w:val="00F123BE"/>
    <w:rsid w:val="00F132ED"/>
    <w:rsid w:val="00F13BD8"/>
    <w:rsid w:val="00F1440A"/>
    <w:rsid w:val="00F14C8B"/>
    <w:rsid w:val="00F156EA"/>
    <w:rsid w:val="00F1639C"/>
    <w:rsid w:val="00F165B7"/>
    <w:rsid w:val="00F167DA"/>
    <w:rsid w:val="00F16E4C"/>
    <w:rsid w:val="00F17E37"/>
    <w:rsid w:val="00F206A7"/>
    <w:rsid w:val="00F20E19"/>
    <w:rsid w:val="00F2198B"/>
    <w:rsid w:val="00F21A4A"/>
    <w:rsid w:val="00F223C3"/>
    <w:rsid w:val="00F230FB"/>
    <w:rsid w:val="00F23A5D"/>
    <w:rsid w:val="00F242CF"/>
    <w:rsid w:val="00F243CC"/>
    <w:rsid w:val="00F24E31"/>
    <w:rsid w:val="00F266C5"/>
    <w:rsid w:val="00F26941"/>
    <w:rsid w:val="00F26C9B"/>
    <w:rsid w:val="00F302FF"/>
    <w:rsid w:val="00F30657"/>
    <w:rsid w:val="00F328A9"/>
    <w:rsid w:val="00F33466"/>
    <w:rsid w:val="00F334F4"/>
    <w:rsid w:val="00F3398F"/>
    <w:rsid w:val="00F355A0"/>
    <w:rsid w:val="00F35B6E"/>
    <w:rsid w:val="00F365C7"/>
    <w:rsid w:val="00F37C9A"/>
    <w:rsid w:val="00F404CF"/>
    <w:rsid w:val="00F4276E"/>
    <w:rsid w:val="00F43AA7"/>
    <w:rsid w:val="00F4479A"/>
    <w:rsid w:val="00F4602E"/>
    <w:rsid w:val="00F4763A"/>
    <w:rsid w:val="00F47D51"/>
    <w:rsid w:val="00F5149D"/>
    <w:rsid w:val="00F515FE"/>
    <w:rsid w:val="00F51908"/>
    <w:rsid w:val="00F51B56"/>
    <w:rsid w:val="00F52F49"/>
    <w:rsid w:val="00F534C9"/>
    <w:rsid w:val="00F54773"/>
    <w:rsid w:val="00F54D4B"/>
    <w:rsid w:val="00F54F14"/>
    <w:rsid w:val="00F55472"/>
    <w:rsid w:val="00F55E07"/>
    <w:rsid w:val="00F56076"/>
    <w:rsid w:val="00F56707"/>
    <w:rsid w:val="00F57781"/>
    <w:rsid w:val="00F57E45"/>
    <w:rsid w:val="00F607BC"/>
    <w:rsid w:val="00F60D06"/>
    <w:rsid w:val="00F614B9"/>
    <w:rsid w:val="00F61667"/>
    <w:rsid w:val="00F61719"/>
    <w:rsid w:val="00F6241F"/>
    <w:rsid w:val="00F6264E"/>
    <w:rsid w:val="00F62662"/>
    <w:rsid w:val="00F62F45"/>
    <w:rsid w:val="00F6345F"/>
    <w:rsid w:val="00F638A7"/>
    <w:rsid w:val="00F6414B"/>
    <w:rsid w:val="00F64211"/>
    <w:rsid w:val="00F66012"/>
    <w:rsid w:val="00F66A5B"/>
    <w:rsid w:val="00F67B20"/>
    <w:rsid w:val="00F70D2A"/>
    <w:rsid w:val="00F71846"/>
    <w:rsid w:val="00F71A82"/>
    <w:rsid w:val="00F728FA"/>
    <w:rsid w:val="00F72916"/>
    <w:rsid w:val="00F73DAF"/>
    <w:rsid w:val="00F740C8"/>
    <w:rsid w:val="00F76508"/>
    <w:rsid w:val="00F776D1"/>
    <w:rsid w:val="00F80DA0"/>
    <w:rsid w:val="00F80EB2"/>
    <w:rsid w:val="00F81954"/>
    <w:rsid w:val="00F82D72"/>
    <w:rsid w:val="00F8393A"/>
    <w:rsid w:val="00F83E0A"/>
    <w:rsid w:val="00F858BD"/>
    <w:rsid w:val="00F863FA"/>
    <w:rsid w:val="00F866F8"/>
    <w:rsid w:val="00F86F9D"/>
    <w:rsid w:val="00F90647"/>
    <w:rsid w:val="00F911EB"/>
    <w:rsid w:val="00F91C1C"/>
    <w:rsid w:val="00F9212B"/>
    <w:rsid w:val="00F93EE6"/>
    <w:rsid w:val="00F950B5"/>
    <w:rsid w:val="00F97E57"/>
    <w:rsid w:val="00FA0445"/>
    <w:rsid w:val="00FA0F76"/>
    <w:rsid w:val="00FA16D4"/>
    <w:rsid w:val="00FA35C7"/>
    <w:rsid w:val="00FA4A19"/>
    <w:rsid w:val="00FA5E6A"/>
    <w:rsid w:val="00FA61F9"/>
    <w:rsid w:val="00FA669C"/>
    <w:rsid w:val="00FA750E"/>
    <w:rsid w:val="00FA7C6B"/>
    <w:rsid w:val="00FB00E1"/>
    <w:rsid w:val="00FB058E"/>
    <w:rsid w:val="00FB23F9"/>
    <w:rsid w:val="00FB29DB"/>
    <w:rsid w:val="00FB3D9F"/>
    <w:rsid w:val="00FB4D42"/>
    <w:rsid w:val="00FB50A0"/>
    <w:rsid w:val="00FB57C4"/>
    <w:rsid w:val="00FB5CDD"/>
    <w:rsid w:val="00FB6EBD"/>
    <w:rsid w:val="00FB734A"/>
    <w:rsid w:val="00FC09A1"/>
    <w:rsid w:val="00FC1A71"/>
    <w:rsid w:val="00FC20E1"/>
    <w:rsid w:val="00FC24D0"/>
    <w:rsid w:val="00FC40A8"/>
    <w:rsid w:val="00FC462E"/>
    <w:rsid w:val="00FC549D"/>
    <w:rsid w:val="00FC5DFB"/>
    <w:rsid w:val="00FC6092"/>
    <w:rsid w:val="00FC6E61"/>
    <w:rsid w:val="00FD01BC"/>
    <w:rsid w:val="00FD0C94"/>
    <w:rsid w:val="00FD0DF5"/>
    <w:rsid w:val="00FD1113"/>
    <w:rsid w:val="00FD23AB"/>
    <w:rsid w:val="00FD246D"/>
    <w:rsid w:val="00FD25B9"/>
    <w:rsid w:val="00FD4AF0"/>
    <w:rsid w:val="00FD4F01"/>
    <w:rsid w:val="00FD589F"/>
    <w:rsid w:val="00FD5D4D"/>
    <w:rsid w:val="00FD7DD8"/>
    <w:rsid w:val="00FE02B5"/>
    <w:rsid w:val="00FE0320"/>
    <w:rsid w:val="00FE095C"/>
    <w:rsid w:val="00FE15D5"/>
    <w:rsid w:val="00FE16E5"/>
    <w:rsid w:val="00FE1CC7"/>
    <w:rsid w:val="00FE3471"/>
    <w:rsid w:val="00FE3E8B"/>
    <w:rsid w:val="00FE49DB"/>
    <w:rsid w:val="00FE4D8C"/>
    <w:rsid w:val="00FE692E"/>
    <w:rsid w:val="00FE7003"/>
    <w:rsid w:val="00FE72BC"/>
    <w:rsid w:val="00FE7A63"/>
    <w:rsid w:val="00FF01B3"/>
    <w:rsid w:val="00FF0364"/>
    <w:rsid w:val="00FF08D3"/>
    <w:rsid w:val="00FF178F"/>
    <w:rsid w:val="00FF3410"/>
    <w:rsid w:val="00FF3516"/>
    <w:rsid w:val="00FF44CC"/>
    <w:rsid w:val="00FF466D"/>
    <w:rsid w:val="00FF4AE9"/>
    <w:rsid w:val="00FF5A29"/>
    <w:rsid w:val="00FF5C25"/>
    <w:rsid w:val="00FF7197"/>
    <w:rsid w:val="00FF71C8"/>
    <w:rsid w:val="05DD45C9"/>
    <w:rsid w:val="05E719AA"/>
    <w:rsid w:val="10237062"/>
    <w:rsid w:val="14CE37B4"/>
    <w:rsid w:val="156D6CC0"/>
    <w:rsid w:val="15E819AA"/>
    <w:rsid w:val="190B6608"/>
    <w:rsid w:val="1FA025CF"/>
    <w:rsid w:val="22821FF5"/>
    <w:rsid w:val="25511608"/>
    <w:rsid w:val="293D7842"/>
    <w:rsid w:val="33EF1D5A"/>
    <w:rsid w:val="3B510749"/>
    <w:rsid w:val="3B70525C"/>
    <w:rsid w:val="3E345DF2"/>
    <w:rsid w:val="46565298"/>
    <w:rsid w:val="4E5D30CF"/>
    <w:rsid w:val="52AD358E"/>
    <w:rsid w:val="53D75EB1"/>
    <w:rsid w:val="53DC5A88"/>
    <w:rsid w:val="54F80B16"/>
    <w:rsid w:val="589A7091"/>
    <w:rsid w:val="58BA381D"/>
    <w:rsid w:val="5E7B7CE3"/>
    <w:rsid w:val="6578251D"/>
    <w:rsid w:val="6D410C52"/>
    <w:rsid w:val="7390583C"/>
    <w:rsid w:val="7A6F635C"/>
    <w:rsid w:val="7C445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index 1" w:unhideWhenUsed="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uiPriority="0" w:qFormat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uiPriority="0" w:qFormat="1"/>
    <w:lsdException w:name="page number" w:uiPriority="0" w:qFormat="1"/>
    <w:lsdException w:name="endnote reference" w:uiPriority="0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/>
    <w:lsdException w:name="Note Heading" w:qFormat="1"/>
    <w:lsdException w:name="Body Text 2" w:semiHidden="1" w:unhideWhenUsed="1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unhideWhenUsed="1" w:qFormat="1"/>
    <w:lsdException w:name="Strong" w:uiPriority="0" w:qFormat="1"/>
    <w:lsdException w:name="Emphasis" w:uiPriority="0" w:qFormat="1"/>
    <w:lsdException w:name="Document Map" w:unhideWhenUsed="1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uiPriority="0" w:qFormat="1"/>
    <w:lsdException w:name="HTML Address" w:uiPriority="0" w:qFormat="1"/>
    <w:lsdException w:name="HTML Cite" w:uiPriority="0" w:qFormat="1"/>
    <w:lsdException w:name="HTML Code" w:uiPriority="0" w:qFormat="1"/>
    <w:lsdException w:name="HTML Definition" w:uiPriority="0" w:qFormat="1"/>
    <w:lsdException w:name="HTML Keyboard" w:uiPriority="0" w:qFormat="1"/>
    <w:lsdException w:name="HTML Preformatted" w:qFormat="1"/>
    <w:lsdException w:name="HTML Sample" w:uiPriority="0" w:qFormat="1"/>
    <w:lsdException w:name="HTML Typewriter" w:uiPriority="0" w:qFormat="1"/>
    <w:lsdException w:name="HTML Variable" w:uiPriority="0" w:qFormat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 w:qFormat="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9">
    <w:name w:val="Normal"/>
    <w:qFormat/>
    <w:rsid w:val="0021645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0">
    <w:name w:val="heading 1"/>
    <w:basedOn w:val="a9"/>
    <w:next w:val="a9"/>
    <w:link w:val="1Char"/>
    <w:qFormat/>
    <w:rsid w:val="0021645E"/>
    <w:pPr>
      <w:keepNext/>
      <w:keepLines/>
      <w:numPr>
        <w:numId w:val="1"/>
      </w:numPr>
      <w:spacing w:before="340" w:after="330" w:line="578" w:lineRule="auto"/>
      <w:outlineLvl w:val="0"/>
    </w:pPr>
    <w:rPr>
      <w:rFonts w:eastAsia="黑体"/>
      <w:b/>
      <w:bCs/>
      <w:kern w:val="44"/>
      <w:sz w:val="44"/>
      <w:szCs w:val="44"/>
      <w:lang w:val="zh-CN"/>
    </w:rPr>
  </w:style>
  <w:style w:type="paragraph" w:styleId="20">
    <w:name w:val="heading 2"/>
    <w:basedOn w:val="a9"/>
    <w:next w:val="a9"/>
    <w:link w:val="2Char"/>
    <w:qFormat/>
    <w:rsid w:val="0021645E"/>
    <w:pPr>
      <w:keepNext/>
      <w:keepLines/>
      <w:numPr>
        <w:ilvl w:val="1"/>
        <w:numId w:val="1"/>
      </w:numPr>
      <w:spacing w:line="360" w:lineRule="auto"/>
      <w:ind w:left="0"/>
      <w:outlineLvl w:val="1"/>
    </w:pPr>
    <w:rPr>
      <w:rFonts w:ascii="宋体" w:hAnsi="宋体"/>
      <w:b/>
      <w:bCs/>
      <w:sz w:val="30"/>
      <w:szCs w:val="30"/>
      <w:lang w:val="zh-CN"/>
    </w:rPr>
  </w:style>
  <w:style w:type="paragraph" w:styleId="3">
    <w:name w:val="heading 3"/>
    <w:basedOn w:val="a9"/>
    <w:next w:val="a9"/>
    <w:link w:val="3Char"/>
    <w:uiPriority w:val="9"/>
    <w:qFormat/>
    <w:rsid w:val="0021645E"/>
    <w:pPr>
      <w:keepNext/>
      <w:keepLines/>
      <w:numPr>
        <w:ilvl w:val="2"/>
        <w:numId w:val="1"/>
      </w:numPr>
      <w:spacing w:line="360" w:lineRule="auto"/>
      <w:ind w:left="0"/>
      <w:outlineLvl w:val="2"/>
    </w:pPr>
    <w:rPr>
      <w:rFonts w:ascii="宋体" w:hAnsi="宋体"/>
      <w:b/>
      <w:bCs/>
      <w:sz w:val="30"/>
      <w:szCs w:val="32"/>
      <w:lang w:val="zh-CN"/>
    </w:rPr>
  </w:style>
  <w:style w:type="paragraph" w:styleId="4">
    <w:name w:val="heading 4"/>
    <w:basedOn w:val="a9"/>
    <w:next w:val="a9"/>
    <w:link w:val="4Char"/>
    <w:uiPriority w:val="9"/>
    <w:qFormat/>
    <w:rsid w:val="0021645E"/>
    <w:pPr>
      <w:keepNext/>
      <w:keepLines/>
      <w:numPr>
        <w:ilvl w:val="3"/>
        <w:numId w:val="1"/>
      </w:numPr>
      <w:spacing w:line="360" w:lineRule="auto"/>
      <w:outlineLvl w:val="3"/>
    </w:pPr>
    <w:rPr>
      <w:rFonts w:ascii="宋体" w:hAnsi="宋体"/>
      <w:b/>
      <w:bCs/>
      <w:sz w:val="28"/>
      <w:szCs w:val="28"/>
      <w:lang w:val="zh-CN"/>
    </w:rPr>
  </w:style>
  <w:style w:type="paragraph" w:styleId="5">
    <w:name w:val="heading 5"/>
    <w:basedOn w:val="a9"/>
    <w:next w:val="a9"/>
    <w:link w:val="5Char"/>
    <w:uiPriority w:val="9"/>
    <w:qFormat/>
    <w:rsid w:val="0021645E"/>
    <w:pPr>
      <w:keepNext/>
      <w:keepLines/>
      <w:numPr>
        <w:ilvl w:val="4"/>
        <w:numId w:val="1"/>
      </w:numPr>
      <w:spacing w:line="360" w:lineRule="auto"/>
      <w:ind w:left="0"/>
      <w:outlineLvl w:val="4"/>
    </w:pPr>
    <w:rPr>
      <w:rFonts w:ascii="宋体" w:hAnsi="宋体"/>
      <w:b/>
      <w:bCs/>
      <w:sz w:val="28"/>
      <w:szCs w:val="28"/>
      <w:lang w:val="zh-CN"/>
    </w:rPr>
  </w:style>
  <w:style w:type="paragraph" w:styleId="6">
    <w:name w:val="heading 6"/>
    <w:basedOn w:val="a9"/>
    <w:next w:val="a9"/>
    <w:link w:val="6Char"/>
    <w:uiPriority w:val="9"/>
    <w:qFormat/>
    <w:rsid w:val="0021645E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  <w:lang w:val="zh-CN"/>
    </w:rPr>
  </w:style>
  <w:style w:type="paragraph" w:styleId="7">
    <w:name w:val="heading 7"/>
    <w:basedOn w:val="a9"/>
    <w:next w:val="a9"/>
    <w:link w:val="7Char"/>
    <w:uiPriority w:val="9"/>
    <w:qFormat/>
    <w:rsid w:val="0021645E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9"/>
    <w:next w:val="a9"/>
    <w:link w:val="8Char"/>
    <w:uiPriority w:val="99"/>
    <w:qFormat/>
    <w:rsid w:val="0021645E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 w:val="24"/>
      <w:szCs w:val="24"/>
      <w:lang w:val="zh-CN"/>
    </w:rPr>
  </w:style>
  <w:style w:type="paragraph" w:styleId="9">
    <w:name w:val="heading 9"/>
    <w:basedOn w:val="a9"/>
    <w:next w:val="a9"/>
    <w:link w:val="9Char"/>
    <w:uiPriority w:val="99"/>
    <w:qFormat/>
    <w:rsid w:val="0021645E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Cs w:val="21"/>
      <w:lang w:val="zh-CN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styleId="70">
    <w:name w:val="toc 7"/>
    <w:basedOn w:val="a9"/>
    <w:next w:val="a9"/>
    <w:uiPriority w:val="39"/>
    <w:unhideWhenUsed/>
    <w:qFormat/>
    <w:rsid w:val="0021645E"/>
    <w:pPr>
      <w:ind w:leftChars="1200" w:left="2520"/>
    </w:pPr>
  </w:style>
  <w:style w:type="paragraph" w:styleId="ad">
    <w:name w:val="Note Heading"/>
    <w:basedOn w:val="a9"/>
    <w:next w:val="a9"/>
    <w:link w:val="Char"/>
    <w:uiPriority w:val="99"/>
    <w:qFormat/>
    <w:rsid w:val="0021645E"/>
    <w:pPr>
      <w:adjustRightInd w:val="0"/>
      <w:snapToGrid w:val="0"/>
      <w:jc w:val="center"/>
    </w:pPr>
    <w:rPr>
      <w:rFonts w:ascii="Times New Roman" w:hAnsi="Times New Roman"/>
      <w:kern w:val="0"/>
      <w:sz w:val="24"/>
      <w:szCs w:val="20"/>
    </w:rPr>
  </w:style>
  <w:style w:type="paragraph" w:styleId="80">
    <w:name w:val="index 8"/>
    <w:basedOn w:val="a9"/>
    <w:next w:val="a9"/>
    <w:uiPriority w:val="99"/>
    <w:qFormat/>
    <w:rsid w:val="0021645E"/>
    <w:pPr>
      <w:ind w:left="1680" w:hanging="210"/>
      <w:jc w:val="left"/>
    </w:pPr>
    <w:rPr>
      <w:rFonts w:ascii="Times New Roman" w:hAnsi="Times New Roman"/>
      <w:sz w:val="18"/>
      <w:szCs w:val="18"/>
    </w:rPr>
  </w:style>
  <w:style w:type="paragraph" w:styleId="ae">
    <w:name w:val="Normal Indent"/>
    <w:basedOn w:val="a9"/>
    <w:link w:val="Char0"/>
    <w:qFormat/>
    <w:rsid w:val="0021645E"/>
    <w:pPr>
      <w:ind w:firstLineChars="200" w:firstLine="420"/>
    </w:pPr>
    <w:rPr>
      <w:rFonts w:ascii="Times New Roman" w:hAnsi="Times New Roman"/>
      <w:color w:val="000000"/>
      <w:sz w:val="24"/>
      <w:szCs w:val="20"/>
    </w:rPr>
  </w:style>
  <w:style w:type="paragraph" w:styleId="af">
    <w:name w:val="caption"/>
    <w:basedOn w:val="a9"/>
    <w:next w:val="a9"/>
    <w:link w:val="Char1"/>
    <w:qFormat/>
    <w:rsid w:val="0021645E"/>
    <w:pPr>
      <w:suppressLineNumbers/>
      <w:suppressAutoHyphens/>
      <w:spacing w:before="120" w:after="120"/>
    </w:pPr>
    <w:rPr>
      <w:rFonts w:ascii="Times New Roman" w:hAnsi="Times New Roman" w:cs="Lohit Hindi"/>
      <w:i/>
      <w:iCs/>
      <w:color w:val="000000"/>
      <w:kern w:val="1"/>
      <w:sz w:val="24"/>
      <w:szCs w:val="24"/>
      <w:lang w:eastAsia="ar-SA"/>
    </w:rPr>
  </w:style>
  <w:style w:type="paragraph" w:styleId="51">
    <w:name w:val="index 5"/>
    <w:basedOn w:val="a9"/>
    <w:next w:val="a9"/>
    <w:uiPriority w:val="99"/>
    <w:qFormat/>
    <w:rsid w:val="0021645E"/>
    <w:pPr>
      <w:ind w:left="1050" w:hanging="210"/>
      <w:jc w:val="left"/>
    </w:pPr>
    <w:rPr>
      <w:rFonts w:ascii="Times New Roman" w:hAnsi="Times New Roman"/>
      <w:sz w:val="18"/>
      <w:szCs w:val="18"/>
    </w:rPr>
  </w:style>
  <w:style w:type="paragraph" w:styleId="af0">
    <w:name w:val="List Bullet"/>
    <w:basedOn w:val="a9"/>
    <w:uiPriority w:val="99"/>
    <w:qFormat/>
    <w:rsid w:val="0021645E"/>
    <w:pPr>
      <w:tabs>
        <w:tab w:val="left" w:pos="360"/>
        <w:tab w:val="left" w:pos="900"/>
      </w:tabs>
      <w:adjustRightInd w:val="0"/>
      <w:snapToGrid w:val="0"/>
      <w:ind w:left="900" w:hanging="420"/>
    </w:pPr>
    <w:rPr>
      <w:rFonts w:ascii="Times New Roman" w:hAnsi="Times New Roman"/>
      <w:kern w:val="0"/>
      <w:sz w:val="24"/>
      <w:szCs w:val="20"/>
    </w:rPr>
  </w:style>
  <w:style w:type="paragraph" w:styleId="af1">
    <w:name w:val="Document Map"/>
    <w:basedOn w:val="a9"/>
    <w:link w:val="Char2"/>
    <w:uiPriority w:val="99"/>
    <w:unhideWhenUsed/>
    <w:qFormat/>
    <w:rsid w:val="0021645E"/>
    <w:rPr>
      <w:rFonts w:ascii="宋体"/>
      <w:kern w:val="0"/>
      <w:sz w:val="18"/>
      <w:szCs w:val="18"/>
      <w:lang w:val="zh-CN"/>
    </w:rPr>
  </w:style>
  <w:style w:type="paragraph" w:styleId="af2">
    <w:name w:val="annotation text"/>
    <w:basedOn w:val="a9"/>
    <w:link w:val="Char3"/>
    <w:uiPriority w:val="99"/>
    <w:unhideWhenUsed/>
    <w:qFormat/>
    <w:rsid w:val="0021645E"/>
    <w:pPr>
      <w:jc w:val="left"/>
    </w:pPr>
    <w:rPr>
      <w:lang w:val="zh-CN"/>
    </w:rPr>
  </w:style>
  <w:style w:type="paragraph" w:styleId="60">
    <w:name w:val="index 6"/>
    <w:basedOn w:val="a9"/>
    <w:next w:val="a9"/>
    <w:uiPriority w:val="99"/>
    <w:qFormat/>
    <w:rsid w:val="0021645E"/>
    <w:pPr>
      <w:ind w:left="1260" w:hanging="210"/>
      <w:jc w:val="left"/>
    </w:pPr>
    <w:rPr>
      <w:rFonts w:ascii="Times New Roman" w:hAnsi="Times New Roman"/>
      <w:sz w:val="18"/>
      <w:szCs w:val="18"/>
    </w:rPr>
  </w:style>
  <w:style w:type="paragraph" w:styleId="af3">
    <w:name w:val="Salutation"/>
    <w:basedOn w:val="a9"/>
    <w:next w:val="a9"/>
    <w:link w:val="Char4"/>
    <w:uiPriority w:val="99"/>
    <w:qFormat/>
    <w:rsid w:val="0021645E"/>
    <w:pPr>
      <w:adjustRightInd w:val="0"/>
      <w:snapToGrid w:val="0"/>
    </w:pPr>
    <w:rPr>
      <w:rFonts w:ascii="Times New Roman" w:hAnsi="Times New Roman"/>
      <w:kern w:val="0"/>
      <w:sz w:val="24"/>
      <w:szCs w:val="20"/>
    </w:rPr>
  </w:style>
  <w:style w:type="paragraph" w:styleId="af4">
    <w:name w:val="Body Text"/>
    <w:basedOn w:val="a9"/>
    <w:link w:val="Char5"/>
    <w:uiPriority w:val="99"/>
    <w:qFormat/>
    <w:rsid w:val="0021645E"/>
    <w:pPr>
      <w:spacing w:after="120"/>
    </w:pPr>
    <w:rPr>
      <w:rFonts w:ascii="Times New Roman" w:hAnsi="Times New Roman"/>
      <w:color w:val="000000"/>
      <w:sz w:val="24"/>
      <w:szCs w:val="24"/>
    </w:rPr>
  </w:style>
  <w:style w:type="paragraph" w:styleId="af5">
    <w:name w:val="Body Text Indent"/>
    <w:basedOn w:val="a9"/>
    <w:link w:val="Char6"/>
    <w:uiPriority w:val="99"/>
    <w:qFormat/>
    <w:rsid w:val="0021645E"/>
    <w:pPr>
      <w:adjustRightInd w:val="0"/>
      <w:snapToGrid w:val="0"/>
      <w:spacing w:line="360" w:lineRule="auto"/>
      <w:ind w:left="567"/>
    </w:pPr>
    <w:rPr>
      <w:rFonts w:ascii="Times New Roman" w:hAnsi="Times New Roman"/>
      <w:kern w:val="0"/>
      <w:sz w:val="24"/>
      <w:szCs w:val="20"/>
    </w:rPr>
  </w:style>
  <w:style w:type="paragraph" w:styleId="22">
    <w:name w:val="List Bullet 2"/>
    <w:basedOn w:val="a9"/>
    <w:uiPriority w:val="99"/>
    <w:semiHidden/>
    <w:unhideWhenUsed/>
    <w:qFormat/>
    <w:rsid w:val="0021645E"/>
    <w:pPr>
      <w:tabs>
        <w:tab w:val="left" w:pos="2061"/>
      </w:tabs>
      <w:ind w:left="2061" w:hanging="360"/>
      <w:contextualSpacing/>
    </w:pPr>
    <w:rPr>
      <w:rFonts w:ascii="Times New Roman" w:hAnsi="Times New Roman"/>
      <w:szCs w:val="24"/>
    </w:rPr>
  </w:style>
  <w:style w:type="paragraph" w:styleId="HTML">
    <w:name w:val="HTML Address"/>
    <w:basedOn w:val="a9"/>
    <w:link w:val="HTMLChar"/>
    <w:qFormat/>
    <w:rsid w:val="0021645E"/>
    <w:rPr>
      <w:rFonts w:ascii="Times New Roman" w:hAnsi="Times New Roman"/>
      <w:i/>
      <w:iCs/>
      <w:szCs w:val="24"/>
    </w:rPr>
  </w:style>
  <w:style w:type="paragraph" w:styleId="41">
    <w:name w:val="index 4"/>
    <w:basedOn w:val="a9"/>
    <w:next w:val="a9"/>
    <w:uiPriority w:val="99"/>
    <w:qFormat/>
    <w:rsid w:val="0021645E"/>
    <w:pPr>
      <w:ind w:left="840" w:hanging="210"/>
      <w:jc w:val="left"/>
    </w:pPr>
    <w:rPr>
      <w:rFonts w:ascii="Times New Roman" w:hAnsi="Times New Roman"/>
      <w:sz w:val="18"/>
      <w:szCs w:val="18"/>
    </w:rPr>
  </w:style>
  <w:style w:type="paragraph" w:styleId="52">
    <w:name w:val="toc 5"/>
    <w:basedOn w:val="a9"/>
    <w:next w:val="a9"/>
    <w:uiPriority w:val="39"/>
    <w:unhideWhenUsed/>
    <w:qFormat/>
    <w:rsid w:val="0021645E"/>
    <w:pPr>
      <w:ind w:leftChars="800" w:left="1680"/>
    </w:pPr>
  </w:style>
  <w:style w:type="paragraph" w:styleId="30">
    <w:name w:val="toc 3"/>
    <w:basedOn w:val="a9"/>
    <w:next w:val="a9"/>
    <w:uiPriority w:val="39"/>
    <w:unhideWhenUsed/>
    <w:qFormat/>
    <w:rsid w:val="0021645E"/>
    <w:pPr>
      <w:ind w:leftChars="400" w:left="840"/>
    </w:pPr>
  </w:style>
  <w:style w:type="paragraph" w:styleId="af6">
    <w:name w:val="Plain Text"/>
    <w:basedOn w:val="a9"/>
    <w:link w:val="Char7"/>
    <w:uiPriority w:val="99"/>
    <w:qFormat/>
    <w:rsid w:val="0021645E"/>
    <w:rPr>
      <w:rFonts w:ascii="宋体" w:hAnsi="Courier New"/>
      <w:szCs w:val="20"/>
    </w:rPr>
  </w:style>
  <w:style w:type="paragraph" w:styleId="81">
    <w:name w:val="toc 8"/>
    <w:basedOn w:val="a9"/>
    <w:next w:val="a9"/>
    <w:uiPriority w:val="39"/>
    <w:unhideWhenUsed/>
    <w:qFormat/>
    <w:rsid w:val="0021645E"/>
    <w:pPr>
      <w:ind w:leftChars="1400" w:left="2940"/>
    </w:pPr>
  </w:style>
  <w:style w:type="paragraph" w:styleId="31">
    <w:name w:val="index 3"/>
    <w:basedOn w:val="a9"/>
    <w:next w:val="a9"/>
    <w:uiPriority w:val="99"/>
    <w:qFormat/>
    <w:rsid w:val="0021645E"/>
    <w:pPr>
      <w:ind w:left="630" w:hanging="210"/>
      <w:jc w:val="left"/>
    </w:pPr>
    <w:rPr>
      <w:rFonts w:ascii="Times New Roman" w:hAnsi="Times New Roman"/>
      <w:sz w:val="18"/>
      <w:szCs w:val="18"/>
    </w:rPr>
  </w:style>
  <w:style w:type="paragraph" w:styleId="af7">
    <w:name w:val="Date"/>
    <w:basedOn w:val="a9"/>
    <w:next w:val="a9"/>
    <w:link w:val="Char8"/>
    <w:uiPriority w:val="99"/>
    <w:qFormat/>
    <w:rsid w:val="0021645E"/>
    <w:rPr>
      <w:rFonts w:ascii="Times New Roman" w:hAnsi="Times New Roman"/>
      <w:sz w:val="24"/>
      <w:szCs w:val="20"/>
      <w:lang w:val="zh-CN"/>
    </w:rPr>
  </w:style>
  <w:style w:type="paragraph" w:styleId="23">
    <w:name w:val="Body Text Indent 2"/>
    <w:basedOn w:val="a9"/>
    <w:link w:val="2Char0"/>
    <w:uiPriority w:val="99"/>
    <w:qFormat/>
    <w:rsid w:val="0021645E"/>
    <w:pPr>
      <w:adjustRightInd w:val="0"/>
      <w:snapToGrid w:val="0"/>
      <w:spacing w:line="360" w:lineRule="auto"/>
      <w:ind w:firstLine="540"/>
    </w:pPr>
    <w:rPr>
      <w:rFonts w:ascii="Times New Roman" w:hAnsi="Times New Roman"/>
      <w:kern w:val="0"/>
      <w:sz w:val="24"/>
      <w:szCs w:val="20"/>
    </w:rPr>
  </w:style>
  <w:style w:type="paragraph" w:styleId="af8">
    <w:name w:val="endnote text"/>
    <w:basedOn w:val="a9"/>
    <w:link w:val="Char9"/>
    <w:uiPriority w:val="99"/>
    <w:qFormat/>
    <w:rsid w:val="0021645E"/>
    <w:pPr>
      <w:widowControl/>
      <w:snapToGrid w:val="0"/>
      <w:spacing w:after="200" w:line="252" w:lineRule="auto"/>
      <w:jc w:val="left"/>
    </w:pPr>
    <w:rPr>
      <w:rFonts w:ascii="Times New Roman" w:hAnsi="Times New Roman"/>
      <w:kern w:val="0"/>
      <w:sz w:val="22"/>
      <w:szCs w:val="24"/>
      <w:lang w:eastAsia="en-US" w:bidi="en-US"/>
    </w:rPr>
  </w:style>
  <w:style w:type="paragraph" w:styleId="af9">
    <w:name w:val="Balloon Text"/>
    <w:basedOn w:val="a9"/>
    <w:link w:val="Chara"/>
    <w:uiPriority w:val="99"/>
    <w:qFormat/>
    <w:rsid w:val="0021645E"/>
    <w:rPr>
      <w:rFonts w:ascii="Times New Roman" w:hAnsi="Times New Roman"/>
      <w:color w:val="000000"/>
      <w:sz w:val="18"/>
      <w:szCs w:val="20"/>
      <w:lang w:val="zh-CN"/>
    </w:rPr>
  </w:style>
  <w:style w:type="paragraph" w:styleId="afa">
    <w:name w:val="footer"/>
    <w:basedOn w:val="a9"/>
    <w:link w:val="Charb"/>
    <w:uiPriority w:val="99"/>
    <w:qFormat/>
    <w:rsid w:val="0021645E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color w:val="000000"/>
      <w:sz w:val="18"/>
      <w:szCs w:val="20"/>
      <w:lang w:val="zh-CN"/>
    </w:rPr>
  </w:style>
  <w:style w:type="paragraph" w:styleId="afb">
    <w:name w:val="header"/>
    <w:basedOn w:val="a9"/>
    <w:link w:val="Charc"/>
    <w:uiPriority w:val="99"/>
    <w:qFormat/>
    <w:rsid w:val="002164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color w:val="000000"/>
      <w:sz w:val="18"/>
      <w:szCs w:val="20"/>
      <w:lang w:val="zh-CN"/>
    </w:rPr>
  </w:style>
  <w:style w:type="paragraph" w:styleId="11">
    <w:name w:val="toc 1"/>
    <w:basedOn w:val="a9"/>
    <w:next w:val="a9"/>
    <w:uiPriority w:val="39"/>
    <w:unhideWhenUsed/>
    <w:qFormat/>
    <w:rsid w:val="0021645E"/>
  </w:style>
  <w:style w:type="paragraph" w:styleId="42">
    <w:name w:val="toc 4"/>
    <w:basedOn w:val="a9"/>
    <w:next w:val="a9"/>
    <w:uiPriority w:val="39"/>
    <w:unhideWhenUsed/>
    <w:qFormat/>
    <w:rsid w:val="0021645E"/>
    <w:pPr>
      <w:ind w:leftChars="600" w:left="1260"/>
    </w:pPr>
  </w:style>
  <w:style w:type="paragraph" w:styleId="afc">
    <w:name w:val="index heading"/>
    <w:basedOn w:val="a9"/>
    <w:next w:val="12"/>
    <w:uiPriority w:val="99"/>
    <w:qFormat/>
    <w:rsid w:val="0021645E"/>
    <w:pPr>
      <w:pBdr>
        <w:top w:val="single" w:sz="12" w:space="0" w:color="auto"/>
      </w:pBdr>
      <w:spacing w:before="360" w:after="240"/>
      <w:jc w:val="left"/>
    </w:pPr>
    <w:rPr>
      <w:rFonts w:ascii="Times New Roman" w:hAnsi="Times New Roman"/>
      <w:b/>
      <w:bCs/>
      <w:i/>
      <w:iCs/>
      <w:sz w:val="26"/>
      <w:szCs w:val="26"/>
    </w:rPr>
  </w:style>
  <w:style w:type="paragraph" w:styleId="12">
    <w:name w:val="index 1"/>
    <w:basedOn w:val="a9"/>
    <w:next w:val="a9"/>
    <w:uiPriority w:val="99"/>
    <w:unhideWhenUsed/>
    <w:qFormat/>
    <w:rsid w:val="0021645E"/>
  </w:style>
  <w:style w:type="paragraph" w:styleId="afd">
    <w:name w:val="Subtitle"/>
    <w:basedOn w:val="a9"/>
    <w:next w:val="a9"/>
    <w:link w:val="Chard"/>
    <w:uiPriority w:val="99"/>
    <w:qFormat/>
    <w:rsid w:val="0021645E"/>
    <w:pPr>
      <w:spacing w:line="300" w:lineRule="auto"/>
      <w:ind w:firstLine="547"/>
      <w:jc w:val="center"/>
    </w:pPr>
    <w:rPr>
      <w:rFonts w:ascii="黑体" w:eastAsia="黑体" w:hAnsi="黑体"/>
      <w:sz w:val="64"/>
      <w:szCs w:val="64"/>
    </w:rPr>
  </w:style>
  <w:style w:type="paragraph" w:styleId="afe">
    <w:name w:val="List"/>
    <w:basedOn w:val="af4"/>
    <w:uiPriority w:val="99"/>
    <w:qFormat/>
    <w:rsid w:val="0021645E"/>
    <w:pPr>
      <w:suppressAutoHyphens/>
    </w:pPr>
    <w:rPr>
      <w:rFonts w:cs="Lohit Hindi"/>
      <w:kern w:val="1"/>
      <w:szCs w:val="20"/>
      <w:lang w:eastAsia="ar-SA"/>
    </w:rPr>
  </w:style>
  <w:style w:type="paragraph" w:styleId="aff">
    <w:name w:val="footnote text"/>
    <w:basedOn w:val="a9"/>
    <w:link w:val="Chare"/>
    <w:uiPriority w:val="99"/>
    <w:qFormat/>
    <w:rsid w:val="0021645E"/>
    <w:pPr>
      <w:adjustRightInd w:val="0"/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61">
    <w:name w:val="toc 6"/>
    <w:basedOn w:val="a9"/>
    <w:next w:val="a9"/>
    <w:uiPriority w:val="39"/>
    <w:unhideWhenUsed/>
    <w:qFormat/>
    <w:rsid w:val="0021645E"/>
    <w:pPr>
      <w:ind w:leftChars="1000" w:left="2100"/>
    </w:pPr>
  </w:style>
  <w:style w:type="paragraph" w:styleId="32">
    <w:name w:val="Body Text Indent 3"/>
    <w:basedOn w:val="a9"/>
    <w:link w:val="3Char0"/>
    <w:uiPriority w:val="99"/>
    <w:qFormat/>
    <w:rsid w:val="0021645E"/>
    <w:pPr>
      <w:adjustRightInd w:val="0"/>
      <w:snapToGrid w:val="0"/>
      <w:ind w:firstLineChars="171" w:firstLine="359"/>
    </w:pPr>
    <w:rPr>
      <w:rFonts w:ascii="Times New Roman" w:hAnsi="Times New Roman"/>
      <w:kern w:val="0"/>
      <w:sz w:val="24"/>
      <w:szCs w:val="20"/>
    </w:rPr>
  </w:style>
  <w:style w:type="paragraph" w:styleId="71">
    <w:name w:val="index 7"/>
    <w:basedOn w:val="a9"/>
    <w:next w:val="a9"/>
    <w:uiPriority w:val="99"/>
    <w:qFormat/>
    <w:rsid w:val="0021645E"/>
    <w:pPr>
      <w:ind w:left="1470" w:hanging="210"/>
      <w:jc w:val="left"/>
    </w:pPr>
    <w:rPr>
      <w:rFonts w:ascii="Times New Roman" w:hAnsi="Times New Roman"/>
      <w:sz w:val="18"/>
      <w:szCs w:val="18"/>
    </w:rPr>
  </w:style>
  <w:style w:type="paragraph" w:styleId="90">
    <w:name w:val="index 9"/>
    <w:basedOn w:val="a9"/>
    <w:next w:val="a9"/>
    <w:uiPriority w:val="99"/>
    <w:qFormat/>
    <w:rsid w:val="0021645E"/>
    <w:pPr>
      <w:ind w:left="1890" w:hanging="210"/>
      <w:jc w:val="left"/>
    </w:pPr>
    <w:rPr>
      <w:rFonts w:ascii="Times New Roman" w:hAnsi="Times New Roman"/>
      <w:sz w:val="18"/>
      <w:szCs w:val="18"/>
    </w:rPr>
  </w:style>
  <w:style w:type="paragraph" w:styleId="24">
    <w:name w:val="toc 2"/>
    <w:basedOn w:val="a9"/>
    <w:next w:val="a9"/>
    <w:uiPriority w:val="39"/>
    <w:unhideWhenUsed/>
    <w:qFormat/>
    <w:rsid w:val="0021645E"/>
    <w:pPr>
      <w:ind w:leftChars="200" w:left="420"/>
    </w:pPr>
  </w:style>
  <w:style w:type="paragraph" w:styleId="91">
    <w:name w:val="toc 9"/>
    <w:basedOn w:val="a9"/>
    <w:next w:val="a9"/>
    <w:uiPriority w:val="39"/>
    <w:unhideWhenUsed/>
    <w:qFormat/>
    <w:rsid w:val="0021645E"/>
    <w:pPr>
      <w:ind w:leftChars="1600" w:left="3360"/>
    </w:pPr>
  </w:style>
  <w:style w:type="paragraph" w:styleId="25">
    <w:name w:val="Body Text 2"/>
    <w:basedOn w:val="a9"/>
    <w:link w:val="2Char1"/>
    <w:uiPriority w:val="99"/>
    <w:semiHidden/>
    <w:unhideWhenUsed/>
    <w:qFormat/>
    <w:rsid w:val="0021645E"/>
    <w:pPr>
      <w:widowControl/>
      <w:adjustRightInd w:val="0"/>
      <w:snapToGrid w:val="0"/>
      <w:spacing w:after="120" w:line="480" w:lineRule="auto"/>
      <w:jc w:val="left"/>
    </w:pPr>
    <w:rPr>
      <w:rFonts w:ascii="Times New Roman" w:hAnsi="Times New Roman"/>
      <w:kern w:val="0"/>
      <w:sz w:val="24"/>
      <w:szCs w:val="24"/>
      <w:lang w:eastAsia="en-US"/>
    </w:rPr>
  </w:style>
  <w:style w:type="paragraph" w:styleId="HTML0">
    <w:name w:val="HTML Preformatted"/>
    <w:basedOn w:val="a9"/>
    <w:link w:val="HTMLChar0"/>
    <w:uiPriority w:val="99"/>
    <w:qFormat/>
    <w:rsid w:val="0021645E"/>
    <w:rPr>
      <w:rFonts w:ascii="Courier New" w:hAnsi="Courier New" w:cs="Courier New"/>
      <w:sz w:val="20"/>
      <w:szCs w:val="20"/>
    </w:rPr>
  </w:style>
  <w:style w:type="paragraph" w:styleId="aff0">
    <w:name w:val="Normal (Web)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26">
    <w:name w:val="index 2"/>
    <w:basedOn w:val="a9"/>
    <w:next w:val="a9"/>
    <w:uiPriority w:val="99"/>
    <w:qFormat/>
    <w:rsid w:val="0021645E"/>
    <w:pPr>
      <w:ind w:left="420" w:hanging="210"/>
      <w:jc w:val="left"/>
    </w:pPr>
    <w:rPr>
      <w:rFonts w:ascii="Times New Roman" w:hAnsi="Times New Roman"/>
      <w:sz w:val="18"/>
      <w:szCs w:val="18"/>
    </w:rPr>
  </w:style>
  <w:style w:type="paragraph" w:styleId="aff1">
    <w:name w:val="Title"/>
    <w:basedOn w:val="a9"/>
    <w:link w:val="Charf"/>
    <w:uiPriority w:val="10"/>
    <w:qFormat/>
    <w:rsid w:val="0021645E"/>
    <w:pPr>
      <w:spacing w:before="240" w:after="60"/>
      <w:jc w:val="center"/>
      <w:outlineLvl w:val="0"/>
    </w:pPr>
    <w:rPr>
      <w:rFonts w:ascii="Arial" w:hAnsi="Arial"/>
      <w:b/>
      <w:color w:val="000000"/>
      <w:sz w:val="32"/>
      <w:szCs w:val="20"/>
      <w:lang w:val="zh-CN"/>
    </w:rPr>
  </w:style>
  <w:style w:type="paragraph" w:styleId="aff2">
    <w:name w:val="annotation subject"/>
    <w:basedOn w:val="af2"/>
    <w:next w:val="af2"/>
    <w:link w:val="Charf0"/>
    <w:uiPriority w:val="99"/>
    <w:qFormat/>
    <w:rsid w:val="0021645E"/>
    <w:rPr>
      <w:rFonts w:ascii="Times New Roman" w:hAnsi="Times New Roman"/>
      <w:b/>
      <w:color w:val="000000"/>
      <w:sz w:val="24"/>
    </w:rPr>
  </w:style>
  <w:style w:type="paragraph" w:styleId="aff3">
    <w:name w:val="Body Text First Indent"/>
    <w:basedOn w:val="af4"/>
    <w:link w:val="Charf1"/>
    <w:uiPriority w:val="99"/>
    <w:qFormat/>
    <w:rsid w:val="0021645E"/>
    <w:pPr>
      <w:ind w:firstLineChars="100" w:firstLine="420"/>
    </w:pPr>
  </w:style>
  <w:style w:type="table" w:styleId="aff4">
    <w:name w:val="Table Grid"/>
    <w:basedOn w:val="ab"/>
    <w:uiPriority w:val="39"/>
    <w:qFormat/>
    <w:rsid w:val="0021645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List Accent 5"/>
    <w:basedOn w:val="ab"/>
    <w:uiPriority w:val="61"/>
    <w:qFormat/>
    <w:rsid w:val="0021645E"/>
    <w:rPr>
      <w:rFonts w:asciiTheme="minorHAnsi" w:eastAsia="微软雅黑" w:hAnsiTheme="minorHAnsi" w:cstheme="minorBidi"/>
    </w:rPr>
    <w:tblPr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1" w:afterLines="0" w:afterAutospacing="1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Lines="0" w:beforeAutospacing="1" w:afterLines="0" w:afterAutospacing="1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character" w:styleId="aff5">
    <w:name w:val="Strong"/>
    <w:qFormat/>
    <w:rsid w:val="0021645E"/>
    <w:rPr>
      <w:b/>
      <w:bCs/>
    </w:rPr>
  </w:style>
  <w:style w:type="character" w:styleId="aff6">
    <w:name w:val="endnote reference"/>
    <w:qFormat/>
    <w:rsid w:val="0021645E"/>
    <w:rPr>
      <w:vertAlign w:val="superscript"/>
    </w:rPr>
  </w:style>
  <w:style w:type="character" w:styleId="aff7">
    <w:name w:val="page number"/>
    <w:qFormat/>
    <w:rsid w:val="0021645E"/>
  </w:style>
  <w:style w:type="character" w:styleId="aff8">
    <w:name w:val="FollowedHyperlink"/>
    <w:uiPriority w:val="99"/>
    <w:unhideWhenUsed/>
    <w:qFormat/>
    <w:rsid w:val="0021645E"/>
    <w:rPr>
      <w:color w:val="800080"/>
      <w:u w:val="single"/>
    </w:rPr>
  </w:style>
  <w:style w:type="character" w:styleId="aff9">
    <w:name w:val="Emphasis"/>
    <w:qFormat/>
    <w:rsid w:val="0021645E"/>
    <w:rPr>
      <w:caps/>
      <w:spacing w:val="5"/>
      <w:sz w:val="20"/>
      <w:szCs w:val="20"/>
    </w:rPr>
  </w:style>
  <w:style w:type="character" w:styleId="affa">
    <w:name w:val="line number"/>
    <w:qFormat/>
    <w:rsid w:val="0021645E"/>
  </w:style>
  <w:style w:type="character" w:styleId="HTML1">
    <w:name w:val="HTML Definition"/>
    <w:qFormat/>
    <w:rsid w:val="0021645E"/>
    <w:rPr>
      <w:i/>
      <w:iCs/>
    </w:rPr>
  </w:style>
  <w:style w:type="character" w:styleId="HTML2">
    <w:name w:val="HTML Typewriter"/>
    <w:qFormat/>
    <w:rsid w:val="0021645E"/>
    <w:rPr>
      <w:rFonts w:ascii="Courier New" w:hAnsi="Courier New"/>
      <w:sz w:val="20"/>
      <w:szCs w:val="20"/>
    </w:rPr>
  </w:style>
  <w:style w:type="character" w:styleId="HTML3">
    <w:name w:val="HTML Acronym"/>
    <w:qFormat/>
    <w:rsid w:val="0021645E"/>
  </w:style>
  <w:style w:type="character" w:styleId="HTML4">
    <w:name w:val="HTML Variable"/>
    <w:qFormat/>
    <w:rsid w:val="0021645E"/>
    <w:rPr>
      <w:i/>
      <w:iCs/>
    </w:rPr>
  </w:style>
  <w:style w:type="character" w:styleId="affb">
    <w:name w:val="Hyperlink"/>
    <w:uiPriority w:val="99"/>
    <w:qFormat/>
    <w:rsid w:val="0021645E"/>
    <w:rPr>
      <w:color w:val="0000FF"/>
      <w:u w:val="single"/>
    </w:rPr>
  </w:style>
  <w:style w:type="character" w:styleId="HTML5">
    <w:name w:val="HTML Code"/>
    <w:qFormat/>
    <w:rsid w:val="0021645E"/>
    <w:rPr>
      <w:rFonts w:ascii="Courier New" w:hAnsi="Courier New"/>
      <w:sz w:val="20"/>
      <w:szCs w:val="20"/>
    </w:rPr>
  </w:style>
  <w:style w:type="character" w:styleId="affc">
    <w:name w:val="annotation reference"/>
    <w:uiPriority w:val="99"/>
    <w:qFormat/>
    <w:rsid w:val="0021645E"/>
    <w:rPr>
      <w:sz w:val="21"/>
    </w:rPr>
  </w:style>
  <w:style w:type="character" w:styleId="HTML6">
    <w:name w:val="HTML Cite"/>
    <w:qFormat/>
    <w:rsid w:val="0021645E"/>
    <w:rPr>
      <w:i/>
      <w:iCs/>
    </w:rPr>
  </w:style>
  <w:style w:type="character" w:styleId="affd">
    <w:name w:val="footnote reference"/>
    <w:qFormat/>
    <w:rsid w:val="0021645E"/>
    <w:rPr>
      <w:vertAlign w:val="superscript"/>
    </w:rPr>
  </w:style>
  <w:style w:type="character" w:styleId="HTML7">
    <w:name w:val="HTML Keyboard"/>
    <w:qFormat/>
    <w:rsid w:val="0021645E"/>
    <w:rPr>
      <w:rFonts w:ascii="Courier New" w:hAnsi="Courier New"/>
      <w:sz w:val="20"/>
      <w:szCs w:val="20"/>
    </w:rPr>
  </w:style>
  <w:style w:type="character" w:styleId="HTML8">
    <w:name w:val="HTML Sample"/>
    <w:qFormat/>
    <w:rsid w:val="0021645E"/>
    <w:rPr>
      <w:rFonts w:ascii="Courier New" w:hAnsi="Courier New"/>
    </w:rPr>
  </w:style>
  <w:style w:type="character" w:customStyle="1" w:styleId="1Char">
    <w:name w:val="标题 1 Char"/>
    <w:link w:val="10"/>
    <w:qFormat/>
    <w:rsid w:val="0021645E"/>
    <w:rPr>
      <w:rFonts w:ascii="Calibri" w:eastAsia="黑体" w:hAnsi="Calibri"/>
      <w:b/>
      <w:bCs/>
      <w:kern w:val="44"/>
      <w:sz w:val="44"/>
      <w:szCs w:val="44"/>
      <w:lang w:val="zh-CN"/>
    </w:rPr>
  </w:style>
  <w:style w:type="character" w:customStyle="1" w:styleId="2Char">
    <w:name w:val="标题 2 Char"/>
    <w:link w:val="20"/>
    <w:qFormat/>
    <w:rsid w:val="0021645E"/>
    <w:rPr>
      <w:rFonts w:ascii="宋体" w:hAnsi="宋体"/>
      <w:b/>
      <w:bCs/>
      <w:kern w:val="2"/>
      <w:sz w:val="30"/>
      <w:szCs w:val="30"/>
      <w:lang w:val="zh-CN"/>
    </w:rPr>
  </w:style>
  <w:style w:type="character" w:customStyle="1" w:styleId="3Char">
    <w:name w:val="标题 3 Char"/>
    <w:link w:val="3"/>
    <w:uiPriority w:val="9"/>
    <w:qFormat/>
    <w:rsid w:val="0021645E"/>
    <w:rPr>
      <w:rFonts w:ascii="宋体" w:hAnsi="宋体"/>
      <w:b/>
      <w:bCs/>
      <w:kern w:val="2"/>
      <w:sz w:val="30"/>
      <w:szCs w:val="32"/>
      <w:lang w:val="zh-CN"/>
    </w:rPr>
  </w:style>
  <w:style w:type="character" w:customStyle="1" w:styleId="4Char">
    <w:name w:val="标题 4 Char"/>
    <w:link w:val="4"/>
    <w:uiPriority w:val="9"/>
    <w:qFormat/>
    <w:rsid w:val="0021645E"/>
    <w:rPr>
      <w:rFonts w:ascii="宋体" w:hAnsi="宋体"/>
      <w:b/>
      <w:bCs/>
      <w:kern w:val="2"/>
      <w:sz w:val="28"/>
      <w:szCs w:val="28"/>
      <w:lang w:val="zh-CN"/>
    </w:rPr>
  </w:style>
  <w:style w:type="character" w:customStyle="1" w:styleId="5Char">
    <w:name w:val="标题 5 Char"/>
    <w:link w:val="5"/>
    <w:uiPriority w:val="9"/>
    <w:qFormat/>
    <w:rsid w:val="0021645E"/>
    <w:rPr>
      <w:rFonts w:ascii="宋体" w:hAnsi="宋体"/>
      <w:b/>
      <w:bCs/>
      <w:kern w:val="2"/>
      <w:sz w:val="28"/>
      <w:szCs w:val="28"/>
      <w:lang w:val="zh-CN"/>
    </w:rPr>
  </w:style>
  <w:style w:type="character" w:customStyle="1" w:styleId="6Char">
    <w:name w:val="标题 6 Char"/>
    <w:link w:val="6"/>
    <w:uiPriority w:val="9"/>
    <w:qFormat/>
    <w:rsid w:val="0021645E"/>
    <w:rPr>
      <w:rFonts w:ascii="Cambria" w:hAnsi="Cambria"/>
      <w:b/>
      <w:bCs/>
      <w:kern w:val="2"/>
      <w:sz w:val="24"/>
      <w:szCs w:val="24"/>
      <w:lang w:val="zh-CN"/>
    </w:rPr>
  </w:style>
  <w:style w:type="character" w:customStyle="1" w:styleId="7Char">
    <w:name w:val="标题 7 Char"/>
    <w:link w:val="7"/>
    <w:uiPriority w:val="9"/>
    <w:qFormat/>
    <w:rsid w:val="0021645E"/>
    <w:rPr>
      <w:rFonts w:ascii="Calibri" w:hAnsi="Calibri"/>
      <w:b/>
      <w:bCs/>
      <w:kern w:val="2"/>
      <w:sz w:val="24"/>
      <w:szCs w:val="24"/>
      <w:lang w:val="zh-CN"/>
    </w:rPr>
  </w:style>
  <w:style w:type="character" w:customStyle="1" w:styleId="8Char">
    <w:name w:val="标题 8 Char"/>
    <w:link w:val="8"/>
    <w:uiPriority w:val="99"/>
    <w:qFormat/>
    <w:rsid w:val="0021645E"/>
    <w:rPr>
      <w:rFonts w:ascii="Cambria" w:hAnsi="Cambria"/>
      <w:kern w:val="2"/>
      <w:sz w:val="24"/>
      <w:szCs w:val="24"/>
      <w:lang w:val="zh-CN"/>
    </w:rPr>
  </w:style>
  <w:style w:type="character" w:customStyle="1" w:styleId="9Char">
    <w:name w:val="标题 9 Char"/>
    <w:link w:val="9"/>
    <w:uiPriority w:val="99"/>
    <w:qFormat/>
    <w:rsid w:val="0021645E"/>
    <w:rPr>
      <w:rFonts w:ascii="Cambria" w:hAnsi="Cambria"/>
      <w:kern w:val="2"/>
      <w:sz w:val="21"/>
      <w:szCs w:val="21"/>
      <w:lang w:val="zh-CN"/>
    </w:rPr>
  </w:style>
  <w:style w:type="paragraph" w:customStyle="1" w:styleId="-11">
    <w:name w:val="彩色列表 - 强调文字颜色 11"/>
    <w:basedOn w:val="a9"/>
    <w:uiPriority w:val="34"/>
    <w:qFormat/>
    <w:rsid w:val="0021645E"/>
    <w:pPr>
      <w:ind w:firstLineChars="200" w:firstLine="420"/>
    </w:pPr>
  </w:style>
  <w:style w:type="character" w:customStyle="1" w:styleId="Char2">
    <w:name w:val="文档结构图 Char"/>
    <w:link w:val="af1"/>
    <w:uiPriority w:val="99"/>
    <w:qFormat/>
    <w:rsid w:val="0021645E"/>
    <w:rPr>
      <w:rFonts w:ascii="宋体" w:eastAsia="宋体"/>
      <w:sz w:val="18"/>
      <w:szCs w:val="18"/>
    </w:rPr>
  </w:style>
  <w:style w:type="paragraph" w:customStyle="1" w:styleId="p0">
    <w:name w:val="p0"/>
    <w:basedOn w:val="a9"/>
    <w:uiPriority w:val="99"/>
    <w:qFormat/>
    <w:rsid w:val="0021645E"/>
    <w:pPr>
      <w:widowControl/>
    </w:pPr>
    <w:rPr>
      <w:rFonts w:ascii="Times New Roman" w:hAnsi="Times New Roman"/>
      <w:kern w:val="0"/>
      <w:szCs w:val="21"/>
    </w:rPr>
  </w:style>
  <w:style w:type="paragraph" w:customStyle="1" w:styleId="TOC1">
    <w:name w:val="TOC 标题1"/>
    <w:basedOn w:val="10"/>
    <w:next w:val="a9"/>
    <w:uiPriority w:val="39"/>
    <w:unhideWhenUsed/>
    <w:qFormat/>
    <w:rsid w:val="0021645E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My3">
    <w:name w:val="My3"/>
    <w:basedOn w:val="3"/>
    <w:uiPriority w:val="99"/>
    <w:qFormat/>
    <w:rsid w:val="0021645E"/>
    <w:pPr>
      <w:numPr>
        <w:ilvl w:val="3"/>
        <w:numId w:val="2"/>
      </w:numPr>
      <w:spacing w:line="413" w:lineRule="auto"/>
      <w:outlineLvl w:val="3"/>
    </w:pPr>
    <w:rPr>
      <w:rFonts w:ascii="Times New Roman" w:eastAsia="黑体" w:hAnsi="Times New Roman"/>
      <w:bCs w:val="0"/>
      <w:color w:val="000000"/>
      <w:szCs w:val="20"/>
    </w:rPr>
  </w:style>
  <w:style w:type="paragraph" w:customStyle="1" w:styleId="My2">
    <w:name w:val="My2"/>
    <w:basedOn w:val="20"/>
    <w:link w:val="My2Char"/>
    <w:uiPriority w:val="99"/>
    <w:qFormat/>
    <w:rsid w:val="0021645E"/>
    <w:pPr>
      <w:numPr>
        <w:ilvl w:val="2"/>
        <w:numId w:val="2"/>
      </w:numPr>
      <w:spacing w:line="413" w:lineRule="auto"/>
      <w:outlineLvl w:val="2"/>
    </w:pPr>
    <w:rPr>
      <w:rFonts w:ascii="Arial" w:eastAsia="黑体" w:hAnsi="Arial"/>
      <w:bCs w:val="0"/>
      <w:color w:val="000000"/>
      <w:szCs w:val="20"/>
    </w:rPr>
  </w:style>
  <w:style w:type="character" w:customStyle="1" w:styleId="My2Char">
    <w:name w:val="My2 Char"/>
    <w:link w:val="My2"/>
    <w:uiPriority w:val="99"/>
    <w:qFormat/>
    <w:rsid w:val="0021645E"/>
    <w:rPr>
      <w:rFonts w:ascii="Arial" w:eastAsia="黑体" w:hAnsi="Arial"/>
      <w:b/>
      <w:color w:val="000000"/>
      <w:kern w:val="2"/>
      <w:sz w:val="30"/>
      <w:lang w:val="zh-CN"/>
    </w:rPr>
  </w:style>
  <w:style w:type="paragraph" w:customStyle="1" w:styleId="My1">
    <w:name w:val="My1"/>
    <w:basedOn w:val="a9"/>
    <w:link w:val="My1CharChar"/>
    <w:uiPriority w:val="99"/>
    <w:qFormat/>
    <w:rsid w:val="0021645E"/>
    <w:pPr>
      <w:keepNext/>
      <w:keepLines/>
      <w:numPr>
        <w:ilvl w:val="1"/>
        <w:numId w:val="2"/>
      </w:numPr>
      <w:spacing w:before="340" w:after="330" w:line="576" w:lineRule="auto"/>
      <w:outlineLvl w:val="1"/>
    </w:pPr>
    <w:rPr>
      <w:rFonts w:ascii="宋体" w:eastAsia="黑体" w:hAnsi="宋体"/>
      <w:b/>
      <w:color w:val="000000"/>
      <w:kern w:val="44"/>
      <w:sz w:val="44"/>
      <w:szCs w:val="20"/>
      <w:lang w:val="zh-CN"/>
    </w:rPr>
  </w:style>
  <w:style w:type="character" w:customStyle="1" w:styleId="My1CharChar">
    <w:name w:val="My1 Char Char"/>
    <w:link w:val="My1"/>
    <w:uiPriority w:val="99"/>
    <w:qFormat/>
    <w:rsid w:val="0021645E"/>
    <w:rPr>
      <w:rFonts w:ascii="宋体" w:eastAsia="黑体" w:hAnsi="宋体"/>
      <w:b/>
      <w:color w:val="000000"/>
      <w:kern w:val="44"/>
      <w:sz w:val="44"/>
      <w:lang w:val="zh-CN"/>
    </w:rPr>
  </w:style>
  <w:style w:type="character" w:customStyle="1" w:styleId="Char8">
    <w:name w:val="日期 Char"/>
    <w:link w:val="af7"/>
    <w:uiPriority w:val="99"/>
    <w:qFormat/>
    <w:rsid w:val="0021645E"/>
    <w:rPr>
      <w:rFonts w:ascii="Times New Roman" w:hAnsi="Times New Roman"/>
      <w:kern w:val="2"/>
      <w:sz w:val="24"/>
    </w:rPr>
  </w:style>
  <w:style w:type="character" w:customStyle="1" w:styleId="1CharChar">
    <w:name w:val="样式 标题 1 + 宋体 Char Char"/>
    <w:link w:val="13"/>
    <w:qFormat/>
    <w:rsid w:val="0021645E"/>
    <w:rPr>
      <w:rFonts w:ascii="宋体" w:hAnsi="宋体"/>
      <w:b/>
      <w:color w:val="000000"/>
      <w:kern w:val="44"/>
      <w:sz w:val="44"/>
    </w:rPr>
  </w:style>
  <w:style w:type="paragraph" w:customStyle="1" w:styleId="13">
    <w:name w:val="样式 标题 1 + 宋体"/>
    <w:basedOn w:val="10"/>
    <w:link w:val="1CharChar"/>
    <w:qFormat/>
    <w:rsid w:val="0021645E"/>
    <w:pPr>
      <w:numPr>
        <w:numId w:val="0"/>
      </w:numPr>
      <w:spacing w:line="576" w:lineRule="auto"/>
    </w:pPr>
    <w:rPr>
      <w:rFonts w:ascii="宋体" w:hAnsi="宋体"/>
      <w:bCs w:val="0"/>
      <w:color w:val="000000"/>
      <w:szCs w:val="20"/>
    </w:rPr>
  </w:style>
  <w:style w:type="character" w:customStyle="1" w:styleId="redbig1">
    <w:name w:val="redbig1"/>
    <w:qFormat/>
    <w:rsid w:val="0021645E"/>
    <w:rPr>
      <w:b/>
      <w:color w:val="D00018"/>
      <w:sz w:val="27"/>
    </w:rPr>
  </w:style>
  <w:style w:type="character" w:customStyle="1" w:styleId="Chara">
    <w:name w:val="批注框文本 Char"/>
    <w:link w:val="af9"/>
    <w:uiPriority w:val="99"/>
    <w:qFormat/>
    <w:rsid w:val="0021645E"/>
    <w:rPr>
      <w:rFonts w:ascii="Times New Roman" w:hAnsi="Times New Roman"/>
      <w:color w:val="000000"/>
      <w:kern w:val="2"/>
      <w:sz w:val="18"/>
    </w:rPr>
  </w:style>
  <w:style w:type="paragraph" w:customStyle="1" w:styleId="Charf2">
    <w:name w:val="Char"/>
    <w:basedOn w:val="af1"/>
    <w:uiPriority w:val="99"/>
    <w:qFormat/>
    <w:rsid w:val="0021645E"/>
    <w:pPr>
      <w:shd w:val="clear" w:color="auto" w:fill="000080"/>
    </w:pPr>
    <w:rPr>
      <w:rFonts w:ascii="Times New Roman" w:hAnsi="Times New Roman"/>
      <w:color w:val="000000"/>
      <w:sz w:val="24"/>
      <w:szCs w:val="20"/>
    </w:rPr>
  </w:style>
  <w:style w:type="character" w:customStyle="1" w:styleId="Charc">
    <w:name w:val="页眉 Char"/>
    <w:link w:val="afb"/>
    <w:uiPriority w:val="99"/>
    <w:qFormat/>
    <w:rsid w:val="0021645E"/>
    <w:rPr>
      <w:rFonts w:ascii="Times New Roman" w:hAnsi="Times New Roman"/>
      <w:color w:val="000000"/>
      <w:kern w:val="2"/>
      <w:sz w:val="18"/>
    </w:rPr>
  </w:style>
  <w:style w:type="character" w:customStyle="1" w:styleId="Char3">
    <w:name w:val="批注文字 Char"/>
    <w:link w:val="af2"/>
    <w:uiPriority w:val="99"/>
    <w:qFormat/>
    <w:rsid w:val="0021645E"/>
    <w:rPr>
      <w:kern w:val="2"/>
      <w:sz w:val="21"/>
      <w:szCs w:val="22"/>
    </w:rPr>
  </w:style>
  <w:style w:type="character" w:customStyle="1" w:styleId="Charf0">
    <w:name w:val="批注主题 Char"/>
    <w:link w:val="aff2"/>
    <w:uiPriority w:val="99"/>
    <w:qFormat/>
    <w:rsid w:val="0021645E"/>
    <w:rPr>
      <w:rFonts w:ascii="Times New Roman" w:hAnsi="Times New Roman"/>
      <w:b/>
      <w:color w:val="000000"/>
      <w:kern w:val="2"/>
      <w:sz w:val="24"/>
      <w:szCs w:val="22"/>
    </w:rPr>
  </w:style>
  <w:style w:type="character" w:customStyle="1" w:styleId="Charf">
    <w:name w:val="标题 Char"/>
    <w:link w:val="aff1"/>
    <w:uiPriority w:val="10"/>
    <w:qFormat/>
    <w:rsid w:val="0021645E"/>
    <w:rPr>
      <w:rFonts w:ascii="Arial" w:hAnsi="Arial"/>
      <w:b/>
      <w:color w:val="000000"/>
      <w:kern w:val="2"/>
      <w:sz w:val="32"/>
    </w:rPr>
  </w:style>
  <w:style w:type="character" w:customStyle="1" w:styleId="Charb">
    <w:name w:val="页脚 Char"/>
    <w:link w:val="afa"/>
    <w:uiPriority w:val="99"/>
    <w:qFormat/>
    <w:rsid w:val="0021645E"/>
    <w:rPr>
      <w:rFonts w:ascii="Times New Roman" w:hAnsi="Times New Roman"/>
      <w:color w:val="000000"/>
      <w:kern w:val="2"/>
      <w:sz w:val="18"/>
    </w:rPr>
  </w:style>
  <w:style w:type="paragraph" w:customStyle="1" w:styleId="My0">
    <w:name w:val="My0"/>
    <w:basedOn w:val="aff1"/>
    <w:uiPriority w:val="99"/>
    <w:qFormat/>
    <w:rsid w:val="0021645E"/>
    <w:pPr>
      <w:ind w:left="1800"/>
      <w:jc w:val="left"/>
    </w:pPr>
    <w:rPr>
      <w:rFonts w:eastAsia="黑体"/>
      <w:sz w:val="52"/>
    </w:rPr>
  </w:style>
  <w:style w:type="paragraph" w:customStyle="1" w:styleId="My">
    <w:name w:val="My正文"/>
    <w:basedOn w:val="a9"/>
    <w:link w:val="MyCharChar"/>
    <w:qFormat/>
    <w:rsid w:val="0021645E"/>
    <w:pPr>
      <w:adjustRightInd w:val="0"/>
      <w:spacing w:before="120" w:line="360" w:lineRule="auto"/>
      <w:ind w:firstLine="567"/>
    </w:pPr>
    <w:rPr>
      <w:rFonts w:ascii="Arial" w:hAnsi="Arial"/>
      <w:kern w:val="0"/>
      <w:sz w:val="24"/>
      <w:szCs w:val="20"/>
    </w:rPr>
  </w:style>
  <w:style w:type="paragraph" w:customStyle="1" w:styleId="affe">
    <w:name w:val="一级条标题"/>
    <w:basedOn w:val="a9"/>
    <w:next w:val="a9"/>
    <w:uiPriority w:val="99"/>
    <w:qFormat/>
    <w:rsid w:val="0021645E"/>
    <w:pPr>
      <w:widowControl/>
      <w:outlineLvl w:val="2"/>
    </w:pPr>
    <w:rPr>
      <w:rFonts w:ascii="黑体" w:eastAsia="黑体" w:hAnsi="Times New Roman"/>
      <w:kern w:val="0"/>
      <w:szCs w:val="20"/>
    </w:rPr>
  </w:style>
  <w:style w:type="paragraph" w:customStyle="1" w:styleId="14">
    <w:name w:val="列出段落1"/>
    <w:basedOn w:val="a9"/>
    <w:uiPriority w:val="34"/>
    <w:qFormat/>
    <w:rsid w:val="0021645E"/>
    <w:pPr>
      <w:ind w:firstLineChars="200" w:firstLine="420"/>
    </w:pPr>
  </w:style>
  <w:style w:type="paragraph" w:customStyle="1" w:styleId="Default">
    <w:name w:val="Default"/>
    <w:uiPriority w:val="99"/>
    <w:qFormat/>
    <w:rsid w:val="0021645E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1H1">
    <w:name w:val="样式 标题 1H1 + 三号"/>
    <w:basedOn w:val="10"/>
    <w:uiPriority w:val="99"/>
    <w:qFormat/>
    <w:rsid w:val="0021645E"/>
    <w:pPr>
      <w:pageBreakBefore/>
      <w:numPr>
        <w:numId w:val="0"/>
      </w:numPr>
      <w:tabs>
        <w:tab w:val="left" w:pos="360"/>
      </w:tabs>
    </w:pPr>
    <w:rPr>
      <w:rFonts w:ascii="Times New Roman" w:hAnsi="Times New Roman"/>
      <w:sz w:val="32"/>
    </w:rPr>
  </w:style>
  <w:style w:type="paragraph" w:customStyle="1" w:styleId="22ndlevelh22Header2H2661">
    <w:name w:val="样式 标题 22nd levelh22Header 2H2 + 四号 段前: 6 磅 段后: 6 磅 行距: 1..."/>
    <w:basedOn w:val="20"/>
    <w:uiPriority w:val="99"/>
    <w:qFormat/>
    <w:rsid w:val="0021645E"/>
    <w:pPr>
      <w:numPr>
        <w:ilvl w:val="0"/>
        <w:numId w:val="0"/>
      </w:numPr>
      <w:tabs>
        <w:tab w:val="left" w:pos="0"/>
      </w:tabs>
      <w:spacing w:before="120" w:after="120"/>
    </w:pPr>
    <w:rPr>
      <w:rFonts w:ascii="Arial" w:hAnsi="Arial" w:cs="黑体"/>
      <w:kern w:val="0"/>
      <w:sz w:val="28"/>
      <w:szCs w:val="28"/>
    </w:rPr>
  </w:style>
  <w:style w:type="paragraph" w:customStyle="1" w:styleId="Char10">
    <w:name w:val="Char1"/>
    <w:basedOn w:val="af1"/>
    <w:uiPriority w:val="99"/>
    <w:qFormat/>
    <w:rsid w:val="0021645E"/>
    <w:pPr>
      <w:shd w:val="clear" w:color="auto" w:fill="000080"/>
    </w:pPr>
    <w:rPr>
      <w:rFonts w:ascii="Times New Roman" w:hAnsi="Times New Roman"/>
      <w:color w:val="000000"/>
      <w:kern w:val="2"/>
      <w:sz w:val="24"/>
      <w:szCs w:val="20"/>
      <w:lang w:val="en-US"/>
    </w:rPr>
  </w:style>
  <w:style w:type="paragraph" w:customStyle="1" w:styleId="110">
    <w:name w:val="列出段落11"/>
    <w:basedOn w:val="a9"/>
    <w:uiPriority w:val="99"/>
    <w:qFormat/>
    <w:rsid w:val="0021645E"/>
    <w:pPr>
      <w:ind w:firstLineChars="200" w:firstLine="420"/>
    </w:pPr>
  </w:style>
  <w:style w:type="paragraph" w:styleId="afff">
    <w:name w:val="List Paragraph"/>
    <w:basedOn w:val="a9"/>
    <w:link w:val="Charf3"/>
    <w:uiPriority w:val="34"/>
    <w:qFormat/>
    <w:rsid w:val="0021645E"/>
    <w:pPr>
      <w:ind w:firstLineChars="200" w:firstLine="420"/>
    </w:pPr>
    <w:rPr>
      <w:rFonts w:ascii="Times New Roman" w:hAnsi="Times New Roman"/>
      <w:color w:val="000000"/>
      <w:sz w:val="24"/>
      <w:szCs w:val="20"/>
    </w:rPr>
  </w:style>
  <w:style w:type="character" w:customStyle="1" w:styleId="Charf3">
    <w:name w:val="列出段落 Char"/>
    <w:link w:val="afff"/>
    <w:uiPriority w:val="34"/>
    <w:qFormat/>
    <w:rsid w:val="0021645E"/>
    <w:rPr>
      <w:rFonts w:ascii="Times New Roman" w:hAnsi="Times New Roman"/>
      <w:color w:val="000000"/>
      <w:kern w:val="2"/>
      <w:sz w:val="24"/>
    </w:rPr>
  </w:style>
  <w:style w:type="character" w:customStyle="1" w:styleId="15">
    <w:name w:val="批注引用1"/>
    <w:qFormat/>
    <w:rsid w:val="0021645E"/>
    <w:rPr>
      <w:sz w:val="21"/>
    </w:rPr>
  </w:style>
  <w:style w:type="character" w:customStyle="1" w:styleId="shorttext">
    <w:name w:val="short_text"/>
    <w:qFormat/>
    <w:rsid w:val="0021645E"/>
  </w:style>
  <w:style w:type="paragraph" w:customStyle="1" w:styleId="16">
    <w:name w:val="正文缩进1"/>
    <w:basedOn w:val="a9"/>
    <w:link w:val="Char11"/>
    <w:qFormat/>
    <w:rsid w:val="0021645E"/>
    <w:pPr>
      <w:ind w:firstLineChars="200" w:firstLine="420"/>
    </w:pPr>
    <w:rPr>
      <w:rFonts w:ascii="Times New Roman" w:hAnsi="Times New Roman"/>
      <w:color w:val="000000"/>
      <w:sz w:val="24"/>
      <w:szCs w:val="20"/>
    </w:rPr>
  </w:style>
  <w:style w:type="paragraph" w:customStyle="1" w:styleId="27">
    <w:name w:val="正文2"/>
    <w:basedOn w:val="a9"/>
    <w:uiPriority w:val="99"/>
    <w:qFormat/>
    <w:rsid w:val="0021645E"/>
    <w:pPr>
      <w:tabs>
        <w:tab w:val="left" w:pos="5115"/>
      </w:tabs>
      <w:spacing w:beforeLines="50" w:line="300" w:lineRule="auto"/>
      <w:ind w:left="319" w:rightChars="104" w:right="104" w:firstLineChars="217" w:firstLine="521"/>
    </w:pPr>
    <w:rPr>
      <w:rFonts w:ascii="Arial" w:hAnsi="Arial"/>
      <w:color w:val="000000"/>
      <w:sz w:val="24"/>
      <w:szCs w:val="20"/>
    </w:rPr>
  </w:style>
  <w:style w:type="paragraph" w:customStyle="1" w:styleId="17">
    <w:name w:val="页眉1"/>
    <w:basedOn w:val="a9"/>
    <w:uiPriority w:val="99"/>
    <w:qFormat/>
    <w:rsid w:val="002164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color w:val="000000"/>
      <w:sz w:val="18"/>
      <w:szCs w:val="20"/>
    </w:rPr>
  </w:style>
  <w:style w:type="paragraph" w:customStyle="1" w:styleId="18">
    <w:name w:val="页脚1"/>
    <w:basedOn w:val="a9"/>
    <w:uiPriority w:val="99"/>
    <w:qFormat/>
    <w:rsid w:val="0021645E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color w:val="000000"/>
      <w:sz w:val="18"/>
      <w:szCs w:val="20"/>
    </w:rPr>
  </w:style>
  <w:style w:type="paragraph" w:customStyle="1" w:styleId="19">
    <w:name w:val="普通(网站)1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1a">
    <w:name w:val="批注框文本1"/>
    <w:basedOn w:val="a9"/>
    <w:uiPriority w:val="99"/>
    <w:qFormat/>
    <w:rsid w:val="0021645E"/>
    <w:rPr>
      <w:rFonts w:ascii="Times New Roman" w:hAnsi="Times New Roman"/>
      <w:color w:val="000000"/>
      <w:sz w:val="18"/>
      <w:szCs w:val="20"/>
    </w:rPr>
  </w:style>
  <w:style w:type="paragraph" w:customStyle="1" w:styleId="1b">
    <w:name w:val="批注文字1"/>
    <w:basedOn w:val="a9"/>
    <w:uiPriority w:val="99"/>
    <w:qFormat/>
    <w:rsid w:val="0021645E"/>
    <w:pPr>
      <w:jc w:val="left"/>
    </w:pPr>
    <w:rPr>
      <w:rFonts w:ascii="Times New Roman" w:hAnsi="Times New Roman"/>
      <w:color w:val="000000"/>
      <w:sz w:val="24"/>
      <w:szCs w:val="20"/>
    </w:rPr>
  </w:style>
  <w:style w:type="paragraph" w:customStyle="1" w:styleId="-111">
    <w:name w:val="彩色列表 - 强调文字颜色 111"/>
    <w:basedOn w:val="a9"/>
    <w:uiPriority w:val="99"/>
    <w:qFormat/>
    <w:rsid w:val="0021645E"/>
    <w:pPr>
      <w:ind w:firstLineChars="200" w:firstLine="420"/>
    </w:pPr>
    <w:rPr>
      <w:szCs w:val="20"/>
    </w:rPr>
  </w:style>
  <w:style w:type="paragraph" w:customStyle="1" w:styleId="1c">
    <w:name w:val="文档结构图1"/>
    <w:basedOn w:val="a9"/>
    <w:uiPriority w:val="99"/>
    <w:qFormat/>
    <w:rsid w:val="0021645E"/>
    <w:pPr>
      <w:shd w:val="clear" w:color="auto" w:fill="000080"/>
    </w:pPr>
    <w:rPr>
      <w:rFonts w:ascii="Times New Roman" w:hAnsi="Times New Roman"/>
      <w:color w:val="000000"/>
      <w:sz w:val="24"/>
      <w:szCs w:val="20"/>
    </w:rPr>
  </w:style>
  <w:style w:type="paragraph" w:customStyle="1" w:styleId="TOC11">
    <w:name w:val="TOC 标题11"/>
    <w:basedOn w:val="10"/>
    <w:next w:val="a9"/>
    <w:uiPriority w:val="99"/>
    <w:qFormat/>
    <w:rsid w:val="0021645E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 w:val="0"/>
      <w:color w:val="365F91"/>
      <w:kern w:val="0"/>
      <w:sz w:val="28"/>
      <w:szCs w:val="20"/>
      <w:lang w:val="en-US"/>
    </w:rPr>
  </w:style>
  <w:style w:type="paragraph" w:customStyle="1" w:styleId="1d">
    <w:name w:val="批注主题1"/>
    <w:basedOn w:val="1b"/>
    <w:next w:val="1b"/>
    <w:uiPriority w:val="99"/>
    <w:qFormat/>
    <w:rsid w:val="0021645E"/>
    <w:rPr>
      <w:b/>
    </w:rPr>
  </w:style>
  <w:style w:type="paragraph" w:customStyle="1" w:styleId="1e">
    <w:name w:val="日期1"/>
    <w:basedOn w:val="a9"/>
    <w:next w:val="a9"/>
    <w:uiPriority w:val="99"/>
    <w:qFormat/>
    <w:rsid w:val="0021645E"/>
    <w:rPr>
      <w:rFonts w:ascii="Times New Roman" w:hAnsi="Times New Roman"/>
      <w:sz w:val="24"/>
      <w:szCs w:val="20"/>
    </w:rPr>
  </w:style>
  <w:style w:type="paragraph" w:customStyle="1" w:styleId="1f">
    <w:name w:val="标题1"/>
    <w:basedOn w:val="a9"/>
    <w:uiPriority w:val="99"/>
    <w:qFormat/>
    <w:rsid w:val="0021645E"/>
    <w:pPr>
      <w:spacing w:before="240" w:after="60"/>
      <w:jc w:val="center"/>
      <w:outlineLvl w:val="0"/>
    </w:pPr>
    <w:rPr>
      <w:rFonts w:ascii="Arial" w:hAnsi="Arial"/>
      <w:b/>
      <w:color w:val="000000"/>
      <w:sz w:val="32"/>
      <w:szCs w:val="20"/>
    </w:rPr>
  </w:style>
  <w:style w:type="character" w:customStyle="1" w:styleId="Char12">
    <w:name w:val="页脚 Char1"/>
    <w:uiPriority w:val="99"/>
    <w:qFormat/>
    <w:rsid w:val="0021645E"/>
    <w:rPr>
      <w:color w:val="000000"/>
      <w:kern w:val="2"/>
      <w:sz w:val="18"/>
      <w:szCs w:val="18"/>
    </w:rPr>
  </w:style>
  <w:style w:type="character" w:customStyle="1" w:styleId="Char13">
    <w:name w:val="页眉 Char1"/>
    <w:uiPriority w:val="99"/>
    <w:qFormat/>
    <w:rsid w:val="0021645E"/>
    <w:rPr>
      <w:color w:val="000000"/>
      <w:kern w:val="2"/>
      <w:sz w:val="18"/>
      <w:szCs w:val="18"/>
    </w:rPr>
  </w:style>
  <w:style w:type="paragraph" w:customStyle="1" w:styleId="28">
    <w:name w:val="列出段落2"/>
    <w:basedOn w:val="a9"/>
    <w:uiPriority w:val="99"/>
    <w:qFormat/>
    <w:rsid w:val="0021645E"/>
    <w:pPr>
      <w:ind w:firstLineChars="200" w:firstLine="420"/>
    </w:pPr>
  </w:style>
  <w:style w:type="character" w:customStyle="1" w:styleId="1f0">
    <w:name w:val="页码1"/>
    <w:qFormat/>
    <w:rsid w:val="0021645E"/>
  </w:style>
  <w:style w:type="paragraph" w:customStyle="1" w:styleId="1f1">
    <w:name w:val="修订1"/>
    <w:hidden/>
    <w:uiPriority w:val="99"/>
    <w:qFormat/>
    <w:rsid w:val="0021645E"/>
    <w:rPr>
      <w:rFonts w:ascii="Calibri" w:hAnsi="Calibri"/>
      <w:kern w:val="2"/>
      <w:sz w:val="21"/>
      <w:szCs w:val="22"/>
    </w:rPr>
  </w:style>
  <w:style w:type="paragraph" w:customStyle="1" w:styleId="33">
    <w:name w:val="列出段落3"/>
    <w:basedOn w:val="a9"/>
    <w:uiPriority w:val="99"/>
    <w:qFormat/>
    <w:rsid w:val="0021645E"/>
    <w:pPr>
      <w:ind w:firstLineChars="200" w:firstLine="420"/>
    </w:pPr>
  </w:style>
  <w:style w:type="character" w:customStyle="1" w:styleId="Char5">
    <w:name w:val="正文文本 Char"/>
    <w:link w:val="af4"/>
    <w:uiPriority w:val="99"/>
    <w:qFormat/>
    <w:rsid w:val="0021645E"/>
    <w:rPr>
      <w:rFonts w:ascii="Times New Roman" w:hAnsi="Times New Roman"/>
      <w:color w:val="000000"/>
      <w:kern w:val="2"/>
      <w:sz w:val="24"/>
      <w:szCs w:val="24"/>
    </w:rPr>
  </w:style>
  <w:style w:type="paragraph" w:customStyle="1" w:styleId="ParaCharChar">
    <w:name w:val="默认段落字体 Para Char Char"/>
    <w:basedOn w:val="a9"/>
    <w:uiPriority w:val="99"/>
    <w:qFormat/>
    <w:rsid w:val="0021645E"/>
    <w:pPr>
      <w:spacing w:beforeLines="50" w:afterLines="50"/>
    </w:pPr>
    <w:rPr>
      <w:rFonts w:ascii="Tahoma" w:hAnsi="Tahoma"/>
      <w:sz w:val="24"/>
      <w:szCs w:val="20"/>
    </w:rPr>
  </w:style>
  <w:style w:type="paragraph" w:customStyle="1" w:styleId="My10">
    <w:name w:val="My编号1"/>
    <w:basedOn w:val="a9"/>
    <w:uiPriority w:val="99"/>
    <w:qFormat/>
    <w:rsid w:val="0021645E"/>
    <w:pPr>
      <w:adjustRightInd w:val="0"/>
      <w:spacing w:before="120" w:line="360" w:lineRule="auto"/>
      <w:textAlignment w:val="baseline"/>
    </w:pPr>
    <w:rPr>
      <w:rFonts w:ascii="Arial" w:hAnsi="Arial"/>
      <w:kern w:val="0"/>
      <w:sz w:val="24"/>
      <w:szCs w:val="24"/>
    </w:rPr>
  </w:style>
  <w:style w:type="paragraph" w:customStyle="1" w:styleId="afff0">
    <w:name w:val="前言、引言标题"/>
    <w:next w:val="a9"/>
    <w:uiPriority w:val="99"/>
    <w:qFormat/>
    <w:rsid w:val="0021645E"/>
    <w:pPr>
      <w:shd w:val="clear" w:color="FFFFFF" w:fill="FFFFFF"/>
      <w:spacing w:before="640" w:after="560"/>
      <w:ind w:hangingChars="200" w:hanging="200"/>
      <w:jc w:val="center"/>
      <w:outlineLvl w:val="0"/>
    </w:pPr>
    <w:rPr>
      <w:rFonts w:ascii="黑体" w:eastAsia="黑体"/>
      <w:sz w:val="32"/>
    </w:rPr>
  </w:style>
  <w:style w:type="paragraph" w:customStyle="1" w:styleId="afff1">
    <w:name w:val="章标题"/>
    <w:next w:val="a9"/>
    <w:uiPriority w:val="99"/>
    <w:qFormat/>
    <w:rsid w:val="0021645E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ff2">
    <w:name w:val="二级条标题"/>
    <w:basedOn w:val="affe"/>
    <w:next w:val="a9"/>
    <w:uiPriority w:val="99"/>
    <w:qFormat/>
    <w:rsid w:val="0021645E"/>
    <w:pPr>
      <w:outlineLvl w:val="3"/>
    </w:pPr>
  </w:style>
  <w:style w:type="paragraph" w:customStyle="1" w:styleId="afff3">
    <w:name w:val="三级条标题"/>
    <w:basedOn w:val="afff2"/>
    <w:next w:val="a9"/>
    <w:uiPriority w:val="99"/>
    <w:qFormat/>
    <w:rsid w:val="0021645E"/>
    <w:pPr>
      <w:outlineLvl w:val="4"/>
    </w:pPr>
  </w:style>
  <w:style w:type="paragraph" w:customStyle="1" w:styleId="afff4">
    <w:name w:val="四级条标题"/>
    <w:basedOn w:val="afff3"/>
    <w:next w:val="a9"/>
    <w:uiPriority w:val="99"/>
    <w:qFormat/>
    <w:rsid w:val="0021645E"/>
    <w:pPr>
      <w:outlineLvl w:val="5"/>
    </w:pPr>
  </w:style>
  <w:style w:type="paragraph" w:customStyle="1" w:styleId="afff5">
    <w:name w:val="五级条标题"/>
    <w:basedOn w:val="afff4"/>
    <w:next w:val="a9"/>
    <w:uiPriority w:val="99"/>
    <w:qFormat/>
    <w:rsid w:val="0021645E"/>
    <w:pPr>
      <w:outlineLvl w:val="6"/>
    </w:pPr>
  </w:style>
  <w:style w:type="paragraph" w:customStyle="1" w:styleId="21">
    <w:name w:val="样式2"/>
    <w:basedOn w:val="5"/>
    <w:uiPriority w:val="99"/>
    <w:qFormat/>
    <w:rsid w:val="0021645E"/>
    <w:pPr>
      <w:numPr>
        <w:numId w:val="3"/>
      </w:numPr>
      <w:tabs>
        <w:tab w:val="left" w:pos="425"/>
      </w:tabs>
      <w:ind w:left="0" w:firstLine="0"/>
    </w:pPr>
    <w:rPr>
      <w:rFonts w:ascii="Times New Roman" w:hAnsi="Times New Roman"/>
      <w:lang w:val="en-US"/>
    </w:rPr>
  </w:style>
  <w:style w:type="paragraph" w:customStyle="1" w:styleId="afff6">
    <w:name w:val="段"/>
    <w:link w:val="CharCharChar"/>
    <w:uiPriority w:val="99"/>
    <w:qFormat/>
    <w:rsid w:val="0021645E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CharChar">
    <w:name w:val="段 Char Char Char"/>
    <w:link w:val="afff6"/>
    <w:uiPriority w:val="99"/>
    <w:qFormat/>
    <w:rsid w:val="0021645E"/>
    <w:rPr>
      <w:rFonts w:ascii="宋体" w:hAnsi="Times New Roman"/>
      <w:sz w:val="21"/>
    </w:rPr>
  </w:style>
  <w:style w:type="paragraph" w:customStyle="1" w:styleId="ParaCharCharCharCharCharCharChar">
    <w:name w:val="默认段落字体 Para Char Char Char Char Char Char Char"/>
    <w:basedOn w:val="a9"/>
    <w:uiPriority w:val="99"/>
    <w:qFormat/>
    <w:rsid w:val="0021645E"/>
    <w:rPr>
      <w:rFonts w:ascii="Tahoma" w:hAnsi="Tahoma"/>
      <w:sz w:val="24"/>
      <w:szCs w:val="20"/>
    </w:rPr>
  </w:style>
  <w:style w:type="character" w:customStyle="1" w:styleId="Charf1">
    <w:name w:val="正文首行缩进 Char"/>
    <w:basedOn w:val="Char5"/>
    <w:link w:val="aff3"/>
    <w:uiPriority w:val="99"/>
    <w:qFormat/>
    <w:rsid w:val="0021645E"/>
    <w:rPr>
      <w:rFonts w:ascii="Times New Roman" w:hAnsi="Times New Roman"/>
      <w:color w:val="000000"/>
      <w:kern w:val="2"/>
      <w:sz w:val="24"/>
      <w:szCs w:val="24"/>
    </w:rPr>
  </w:style>
  <w:style w:type="paragraph" w:customStyle="1" w:styleId="yj">
    <w:name w:val="yj正文首行缩进"/>
    <w:basedOn w:val="a9"/>
    <w:uiPriority w:val="99"/>
    <w:qFormat/>
    <w:rsid w:val="0021645E"/>
    <w:pPr>
      <w:autoSpaceDE w:val="0"/>
      <w:autoSpaceDN w:val="0"/>
      <w:adjustRightInd w:val="0"/>
      <w:spacing w:line="300" w:lineRule="auto"/>
      <w:ind w:left="45" w:firstLineChars="150" w:firstLine="360"/>
      <w:jc w:val="left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qFormat/>
    <w:rsid w:val="0021645E"/>
  </w:style>
  <w:style w:type="paragraph" w:customStyle="1" w:styleId="afff7">
    <w:name w:val="重性精神疾病文档"/>
    <w:basedOn w:val="a9"/>
    <w:uiPriority w:val="99"/>
    <w:qFormat/>
    <w:rsid w:val="0021645E"/>
    <w:pPr>
      <w:spacing w:line="360" w:lineRule="auto"/>
      <w:ind w:firstLineChars="200" w:firstLine="640"/>
    </w:pPr>
    <w:rPr>
      <w:rFonts w:ascii="仿宋_GB2312" w:eastAsia="仿宋_GB2312" w:hAnsi="华文仿宋" w:hint="eastAsia"/>
      <w:color w:val="000000"/>
      <w:sz w:val="32"/>
      <w:szCs w:val="32"/>
    </w:rPr>
  </w:style>
  <w:style w:type="paragraph" w:customStyle="1" w:styleId="afff8">
    <w:name w:val="默认"/>
    <w:uiPriority w:val="99"/>
    <w:qFormat/>
    <w:rsid w:val="0021645E"/>
    <w:pPr>
      <w:widowControl w:val="0"/>
      <w:tabs>
        <w:tab w:val="left" w:pos="420"/>
      </w:tabs>
      <w:suppressAutoHyphens/>
    </w:pPr>
    <w:rPr>
      <w:rFonts w:ascii="DejaVu Serif" w:eastAsia="DejaVu Sans" w:hAnsi="DejaVu Serif" w:cs="Lohit Hindi"/>
      <w:kern w:val="2"/>
      <w:sz w:val="24"/>
      <w:szCs w:val="24"/>
      <w:lang w:bidi="hi-IN"/>
    </w:rPr>
  </w:style>
  <w:style w:type="paragraph" w:customStyle="1" w:styleId="afff9">
    <w:name w:val="表头"/>
    <w:basedOn w:val="a9"/>
    <w:next w:val="af4"/>
    <w:uiPriority w:val="99"/>
    <w:qFormat/>
    <w:rsid w:val="0021645E"/>
    <w:pPr>
      <w:spacing w:line="30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afffa">
    <w:name w:val="表格正文"/>
    <w:basedOn w:val="a9"/>
    <w:link w:val="Charf4"/>
    <w:qFormat/>
    <w:rsid w:val="0021645E"/>
    <w:pPr>
      <w:spacing w:line="300" w:lineRule="auto"/>
    </w:pPr>
    <w:rPr>
      <w:rFonts w:ascii="Times New Roman" w:hAnsi="Times New Roman"/>
      <w:szCs w:val="21"/>
    </w:rPr>
  </w:style>
  <w:style w:type="character" w:customStyle="1" w:styleId="Charf4">
    <w:name w:val="表格正文 Char"/>
    <w:link w:val="afffa"/>
    <w:qFormat/>
    <w:rsid w:val="0021645E"/>
    <w:rPr>
      <w:rFonts w:ascii="Times New Roman" w:hAnsi="Times New Roman"/>
      <w:kern w:val="2"/>
      <w:sz w:val="21"/>
      <w:szCs w:val="21"/>
    </w:rPr>
  </w:style>
  <w:style w:type="character" w:customStyle="1" w:styleId="Chard">
    <w:name w:val="副标题 Char"/>
    <w:link w:val="afd"/>
    <w:uiPriority w:val="99"/>
    <w:qFormat/>
    <w:rsid w:val="0021645E"/>
    <w:rPr>
      <w:rFonts w:ascii="黑体" w:eastAsia="黑体" w:hAnsi="黑体"/>
      <w:kern w:val="2"/>
      <w:sz w:val="64"/>
      <w:szCs w:val="64"/>
    </w:rPr>
  </w:style>
  <w:style w:type="character" w:customStyle="1" w:styleId="My2CharChar">
    <w:name w:val="My2 Char Char"/>
    <w:qFormat/>
    <w:rsid w:val="0021645E"/>
    <w:rPr>
      <w:rFonts w:ascii="Arial" w:eastAsia="黑体" w:hAnsi="Arial"/>
      <w:b/>
      <w:bCs/>
      <w:color w:val="000000"/>
      <w:kern w:val="2"/>
      <w:sz w:val="32"/>
      <w:szCs w:val="32"/>
    </w:rPr>
  </w:style>
  <w:style w:type="paragraph" w:customStyle="1" w:styleId="29">
    <w:name w:val="普通(网站)2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st">
    <w:name w:val="st"/>
    <w:qFormat/>
    <w:rsid w:val="0021645E"/>
  </w:style>
  <w:style w:type="character" w:customStyle="1" w:styleId="WW8Num5z0">
    <w:name w:val="WW8Num5z0"/>
    <w:qFormat/>
    <w:rsid w:val="0021645E"/>
    <w:rPr>
      <w:lang w:val="en-US"/>
    </w:rPr>
  </w:style>
  <w:style w:type="character" w:customStyle="1" w:styleId="WW8Num26z0">
    <w:name w:val="WW8Num26z0"/>
    <w:qFormat/>
    <w:rsid w:val="0021645E"/>
    <w:rPr>
      <w:rFonts w:ascii="黑体" w:eastAsia="黑体" w:hAnsi="黑体"/>
      <w:b/>
      <w:sz w:val="52"/>
      <w:szCs w:val="52"/>
    </w:rPr>
  </w:style>
  <w:style w:type="character" w:customStyle="1" w:styleId="EmailStyle44">
    <w:name w:val="EmailStyle44"/>
    <w:qFormat/>
    <w:rsid w:val="0021645E"/>
    <w:rPr>
      <w:rFonts w:ascii="宋体" w:eastAsia="宋体" w:hAnsi="宋体"/>
      <w:color w:val="auto"/>
      <w:sz w:val="24"/>
      <w:szCs w:val="24"/>
      <w:u w:val="none"/>
    </w:rPr>
  </w:style>
  <w:style w:type="character" w:customStyle="1" w:styleId="WW8Num27z0">
    <w:name w:val="WW8Num27z0"/>
    <w:qFormat/>
    <w:rsid w:val="0021645E"/>
    <w:rPr>
      <w:rFonts w:ascii="Times New Roman" w:hAnsi="Times New Roman"/>
      <w:b/>
      <w:sz w:val="21"/>
    </w:rPr>
  </w:style>
  <w:style w:type="character" w:customStyle="1" w:styleId="Char14">
    <w:name w:val="批注主题 Char1"/>
    <w:uiPriority w:val="99"/>
    <w:qFormat/>
    <w:rsid w:val="0021645E"/>
    <w:rPr>
      <w:b/>
      <w:bCs/>
      <w:color w:val="000000"/>
      <w:kern w:val="1"/>
      <w:sz w:val="24"/>
      <w:szCs w:val="24"/>
      <w:lang w:eastAsia="ar-SA"/>
    </w:rPr>
  </w:style>
  <w:style w:type="character" w:customStyle="1" w:styleId="Char4">
    <w:name w:val="称呼 Char"/>
    <w:link w:val="af3"/>
    <w:uiPriority w:val="99"/>
    <w:qFormat/>
    <w:rsid w:val="0021645E"/>
    <w:rPr>
      <w:rFonts w:ascii="Times New Roman" w:hAnsi="Times New Roman"/>
      <w:sz w:val="24"/>
    </w:rPr>
  </w:style>
  <w:style w:type="character" w:customStyle="1" w:styleId="Char7">
    <w:name w:val="纯文本 Char"/>
    <w:link w:val="af6"/>
    <w:uiPriority w:val="99"/>
    <w:qFormat/>
    <w:rsid w:val="0021645E"/>
    <w:rPr>
      <w:rFonts w:ascii="宋体" w:hAnsi="Courier New"/>
      <w:kern w:val="2"/>
      <w:sz w:val="21"/>
    </w:rPr>
  </w:style>
  <w:style w:type="character" w:customStyle="1" w:styleId="afffb">
    <w:name w:val="发布"/>
    <w:qFormat/>
    <w:rsid w:val="0021645E"/>
    <w:rPr>
      <w:rFonts w:ascii="黑体" w:eastAsia="黑体"/>
      <w:spacing w:val="22"/>
      <w:w w:val="100"/>
      <w:position w:val="3"/>
      <w:sz w:val="28"/>
    </w:rPr>
  </w:style>
  <w:style w:type="character" w:customStyle="1" w:styleId="Char1">
    <w:name w:val="题注 Char"/>
    <w:link w:val="af"/>
    <w:qFormat/>
    <w:rsid w:val="0021645E"/>
    <w:rPr>
      <w:rFonts w:ascii="Times New Roman" w:hAnsi="Times New Roman" w:cs="Lohit Hindi"/>
      <w:i/>
      <w:iCs/>
      <w:color w:val="000000"/>
      <w:kern w:val="1"/>
      <w:sz w:val="24"/>
      <w:szCs w:val="24"/>
      <w:lang w:eastAsia="ar-SA"/>
    </w:rPr>
  </w:style>
  <w:style w:type="character" w:customStyle="1" w:styleId="Charf5">
    <w:name w:val="明显引用 Char"/>
    <w:link w:val="afffc"/>
    <w:uiPriority w:val="99"/>
    <w:qFormat/>
    <w:rsid w:val="0021645E"/>
    <w:rPr>
      <w:rFonts w:ascii="Cambria" w:hAnsi="Cambria"/>
      <w:caps/>
      <w:color w:val="622423"/>
      <w:spacing w:val="5"/>
      <w:lang w:eastAsia="en-US" w:bidi="en-US"/>
    </w:rPr>
  </w:style>
  <w:style w:type="paragraph" w:styleId="afffc">
    <w:name w:val="Intense Quote"/>
    <w:basedOn w:val="a9"/>
    <w:next w:val="a9"/>
    <w:link w:val="Charf5"/>
    <w:uiPriority w:val="99"/>
    <w:qFormat/>
    <w:rsid w:val="0021645E"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/>
      <w:caps/>
      <w:color w:val="622423"/>
      <w:spacing w:val="5"/>
      <w:kern w:val="0"/>
      <w:sz w:val="20"/>
      <w:szCs w:val="20"/>
      <w:lang w:eastAsia="en-US" w:bidi="en-US"/>
    </w:rPr>
  </w:style>
  <w:style w:type="character" w:customStyle="1" w:styleId="shorttext1">
    <w:name w:val="short_text1"/>
    <w:qFormat/>
    <w:rsid w:val="0021645E"/>
    <w:rPr>
      <w:sz w:val="24"/>
      <w:szCs w:val="24"/>
    </w:rPr>
  </w:style>
  <w:style w:type="character" w:customStyle="1" w:styleId="CharChar14">
    <w:name w:val="Char Char14"/>
    <w:qFormat/>
    <w:rsid w:val="0021645E"/>
    <w:rPr>
      <w:rFonts w:eastAsia="宋体" w:hint="default"/>
      <w:b/>
      <w:color w:val="000000"/>
      <w:kern w:val="1"/>
      <w:sz w:val="44"/>
      <w:lang w:val="en-US" w:eastAsia="ar-SA"/>
    </w:rPr>
  </w:style>
  <w:style w:type="character" w:customStyle="1" w:styleId="HeaderChar">
    <w:name w:val="Header Char"/>
    <w:qFormat/>
    <w:rsid w:val="0021645E"/>
    <w:rPr>
      <w:rFonts w:eastAsia="宋体"/>
      <w:color w:val="000000"/>
      <w:kern w:val="1"/>
      <w:sz w:val="18"/>
      <w:szCs w:val="18"/>
      <w:lang w:val="en-US" w:eastAsia="ar-SA" w:bidi="ar-SA"/>
    </w:rPr>
  </w:style>
  <w:style w:type="character" w:customStyle="1" w:styleId="WW8Num7z1">
    <w:name w:val="WW8Num7z1"/>
    <w:qFormat/>
    <w:rsid w:val="0021645E"/>
    <w:rPr>
      <w:rFonts w:ascii="Wingdings" w:hAnsi="Wingdings"/>
    </w:rPr>
  </w:style>
  <w:style w:type="character" w:customStyle="1" w:styleId="CharChar">
    <w:name w:val="表格正文 Char Char"/>
    <w:qFormat/>
    <w:rsid w:val="0021645E"/>
    <w:rPr>
      <w:kern w:val="2"/>
      <w:sz w:val="21"/>
      <w:szCs w:val="21"/>
    </w:rPr>
  </w:style>
  <w:style w:type="character" w:customStyle="1" w:styleId="CharChar0">
    <w:name w:val="段 Char Char"/>
    <w:qFormat/>
    <w:rsid w:val="0021645E"/>
    <w:rPr>
      <w:rFonts w:ascii="宋体" w:hAnsi="宋体"/>
      <w:sz w:val="21"/>
      <w:lang w:val="en-US" w:eastAsia="ar-SA"/>
    </w:rPr>
  </w:style>
  <w:style w:type="character" w:customStyle="1" w:styleId="WW8Num9z0">
    <w:name w:val="WW8Num9z0"/>
    <w:qFormat/>
    <w:rsid w:val="0021645E"/>
    <w:rPr>
      <w:rFonts w:ascii="Times New Roman" w:eastAsia="宋体" w:hAnsi="Times New Roman" w:cs="Times New Roman"/>
      <w:color w:val="auto"/>
      <w:sz w:val="21"/>
    </w:rPr>
  </w:style>
  <w:style w:type="character" w:customStyle="1" w:styleId="Char15">
    <w:name w:val="批注框文本 Char1"/>
    <w:uiPriority w:val="99"/>
    <w:qFormat/>
    <w:rsid w:val="0021645E"/>
    <w:rPr>
      <w:color w:val="000000"/>
      <w:kern w:val="1"/>
      <w:sz w:val="18"/>
      <w:szCs w:val="18"/>
      <w:lang w:eastAsia="ar-SA"/>
    </w:rPr>
  </w:style>
  <w:style w:type="character" w:customStyle="1" w:styleId="Char">
    <w:name w:val="注释标题 Char"/>
    <w:link w:val="ad"/>
    <w:uiPriority w:val="99"/>
    <w:qFormat/>
    <w:rsid w:val="0021645E"/>
    <w:rPr>
      <w:rFonts w:ascii="Times New Roman" w:hAnsi="Times New Roman"/>
      <w:sz w:val="24"/>
    </w:rPr>
  </w:style>
  <w:style w:type="character" w:customStyle="1" w:styleId="HTMLChar">
    <w:name w:val="HTML 地址 Char"/>
    <w:link w:val="HTML"/>
    <w:qFormat/>
    <w:rsid w:val="0021645E"/>
    <w:rPr>
      <w:rFonts w:ascii="Times New Roman" w:hAnsi="Times New Roman"/>
      <w:i/>
      <w:iCs/>
      <w:kern w:val="2"/>
      <w:sz w:val="21"/>
      <w:szCs w:val="24"/>
    </w:rPr>
  </w:style>
  <w:style w:type="character" w:customStyle="1" w:styleId="Char9">
    <w:name w:val="尾注文本 Char"/>
    <w:link w:val="af8"/>
    <w:uiPriority w:val="99"/>
    <w:qFormat/>
    <w:rsid w:val="0021645E"/>
    <w:rPr>
      <w:rFonts w:ascii="Times New Roman" w:hAnsi="Times New Roman"/>
      <w:sz w:val="22"/>
      <w:szCs w:val="24"/>
      <w:lang w:eastAsia="en-US" w:bidi="en-US"/>
    </w:rPr>
  </w:style>
  <w:style w:type="character" w:customStyle="1" w:styleId="TextBody-CellCharChar">
    <w:name w:val="Text Body - Cell Char Char"/>
    <w:link w:val="TextBody-Cell"/>
    <w:qFormat/>
    <w:rsid w:val="0021645E"/>
    <w:rPr>
      <w:rFonts w:ascii="Arial" w:eastAsia="黑体" w:hAnsi="Arial" w:cs="Arial"/>
      <w:sz w:val="14"/>
      <w:szCs w:val="24"/>
      <w:lang w:eastAsia="en-US" w:bidi="en-US"/>
    </w:rPr>
  </w:style>
  <w:style w:type="paragraph" w:customStyle="1" w:styleId="TextBody-Cell">
    <w:name w:val="Text Body - Cell"/>
    <w:basedOn w:val="TextBody"/>
    <w:link w:val="TextBody-CellCharChar"/>
    <w:qFormat/>
    <w:rsid w:val="0021645E"/>
    <w:rPr>
      <w:sz w:val="14"/>
    </w:rPr>
  </w:style>
  <w:style w:type="paragraph" w:customStyle="1" w:styleId="TextBody">
    <w:name w:val="Text Body"/>
    <w:basedOn w:val="a9"/>
    <w:link w:val="TextBodyCharChar"/>
    <w:qFormat/>
    <w:rsid w:val="0021645E"/>
    <w:pPr>
      <w:widowControl/>
      <w:spacing w:before="120" w:after="240" w:line="252" w:lineRule="auto"/>
      <w:jc w:val="left"/>
    </w:pPr>
    <w:rPr>
      <w:rFonts w:ascii="Arial" w:eastAsia="黑体" w:hAnsi="Arial" w:cs="Arial"/>
      <w:kern w:val="0"/>
      <w:sz w:val="17"/>
      <w:szCs w:val="24"/>
      <w:lang w:eastAsia="en-US" w:bidi="en-US"/>
    </w:rPr>
  </w:style>
  <w:style w:type="character" w:customStyle="1" w:styleId="TextBodyCharChar">
    <w:name w:val="Text Body Char Char"/>
    <w:link w:val="TextBody"/>
    <w:qFormat/>
    <w:rsid w:val="0021645E"/>
    <w:rPr>
      <w:rFonts w:ascii="Arial" w:eastAsia="黑体" w:hAnsi="Arial" w:cs="Arial"/>
      <w:sz w:val="17"/>
      <w:szCs w:val="24"/>
      <w:lang w:eastAsia="en-US" w:bidi="en-US"/>
    </w:rPr>
  </w:style>
  <w:style w:type="character" w:customStyle="1" w:styleId="1f2">
    <w:name w:val="书籍标题1"/>
    <w:qFormat/>
    <w:rsid w:val="0021645E"/>
    <w:rPr>
      <w:caps/>
      <w:color w:val="622423"/>
      <w:spacing w:val="5"/>
      <w:u w:color="622423"/>
    </w:rPr>
  </w:style>
  <w:style w:type="character" w:customStyle="1" w:styleId="Heading7Char">
    <w:name w:val="Heading 7 Char"/>
    <w:qFormat/>
    <w:rsid w:val="0021645E"/>
    <w:rPr>
      <w:rFonts w:eastAsia="宋体"/>
      <w:b/>
      <w:bCs/>
      <w:kern w:val="1"/>
      <w:sz w:val="24"/>
      <w:szCs w:val="24"/>
      <w:lang w:val="en-US" w:eastAsia="ar-SA" w:bidi="ar-SA"/>
    </w:rPr>
  </w:style>
  <w:style w:type="character" w:customStyle="1" w:styleId="2Char10">
    <w:name w:val="标题 2 Char1"/>
    <w:qFormat/>
    <w:rsid w:val="0021645E"/>
    <w:rPr>
      <w:rFonts w:ascii="Arial" w:eastAsia="黑体" w:hAnsi="Arial"/>
      <w:b/>
      <w:bCs/>
      <w:color w:val="000000"/>
      <w:kern w:val="1"/>
      <w:sz w:val="32"/>
      <w:szCs w:val="32"/>
      <w:lang w:val="en-US" w:eastAsia="ar-SA" w:bidi="ar-SA"/>
    </w:rPr>
  </w:style>
  <w:style w:type="character" w:customStyle="1" w:styleId="CharChar1">
    <w:name w:val="二级列表 Char Char"/>
    <w:link w:val="afffd"/>
    <w:qFormat/>
    <w:rsid w:val="0021645E"/>
    <w:rPr>
      <w:kern w:val="2"/>
      <w:sz w:val="24"/>
      <w:szCs w:val="22"/>
    </w:rPr>
  </w:style>
  <w:style w:type="paragraph" w:customStyle="1" w:styleId="afffd">
    <w:name w:val="二级列表"/>
    <w:basedOn w:val="a9"/>
    <w:link w:val="CharChar1"/>
    <w:qFormat/>
    <w:rsid w:val="0021645E"/>
    <w:pPr>
      <w:spacing w:line="300" w:lineRule="auto"/>
      <w:ind w:left="1296" w:hanging="288"/>
    </w:pPr>
    <w:rPr>
      <w:sz w:val="24"/>
    </w:rPr>
  </w:style>
  <w:style w:type="character" w:customStyle="1" w:styleId="WW8Num30z0">
    <w:name w:val="WW8Num30z0"/>
    <w:qFormat/>
    <w:rsid w:val="0021645E"/>
    <w:rPr>
      <w:rFonts w:ascii="Times New Roman" w:eastAsia="宋体" w:hAnsi="Times New Roman" w:cs="Times New Roman"/>
      <w:color w:val="auto"/>
      <w:sz w:val="21"/>
    </w:rPr>
  </w:style>
  <w:style w:type="character" w:customStyle="1" w:styleId="WW8Num19z0">
    <w:name w:val="WW8Num19z0"/>
    <w:qFormat/>
    <w:rsid w:val="0021645E"/>
    <w:rPr>
      <w:lang w:val="en-US"/>
    </w:rPr>
  </w:style>
  <w:style w:type="character" w:customStyle="1" w:styleId="WW8Num26z4">
    <w:name w:val="WW8Num26z4"/>
    <w:qFormat/>
    <w:rsid w:val="0021645E"/>
    <w:rPr>
      <w:rFonts w:ascii="Times New Roman" w:hAnsi="Times New Roman" w:cs="Times New Roman"/>
      <w:b/>
      <w:sz w:val="24"/>
    </w:rPr>
  </w:style>
  <w:style w:type="character" w:customStyle="1" w:styleId="3Char0">
    <w:name w:val="正文文本缩进 3 Char"/>
    <w:link w:val="32"/>
    <w:uiPriority w:val="99"/>
    <w:qFormat/>
    <w:rsid w:val="0021645E"/>
    <w:rPr>
      <w:rFonts w:ascii="Times New Roman" w:hAnsi="Times New Roman"/>
      <w:sz w:val="24"/>
    </w:rPr>
  </w:style>
  <w:style w:type="character" w:customStyle="1" w:styleId="1Char2">
    <w:name w:val="标题 1 Char2"/>
    <w:qFormat/>
    <w:rsid w:val="0021645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llcaps">
    <w:name w:val="All caps"/>
    <w:qFormat/>
    <w:rsid w:val="0021645E"/>
    <w:rPr>
      <w:caps/>
    </w:rPr>
  </w:style>
  <w:style w:type="character" w:customStyle="1" w:styleId="1f3">
    <w:name w:val="明显参考1"/>
    <w:qFormat/>
    <w:rsid w:val="0021645E"/>
    <w:rPr>
      <w:rFonts w:ascii="Calibri" w:eastAsia="宋体" w:hAnsi="Calibri" w:cs="Times New Roman"/>
      <w:b/>
      <w:bCs/>
      <w:i/>
      <w:iCs/>
      <w:color w:val="622423"/>
    </w:rPr>
  </w:style>
  <w:style w:type="character" w:customStyle="1" w:styleId="1f4">
    <w:name w:val="已访问的超链接1"/>
    <w:qFormat/>
    <w:rsid w:val="0021645E"/>
    <w:rPr>
      <w:rFonts w:hint="default"/>
      <w:color w:val="800080"/>
      <w:u w:val="single"/>
    </w:rPr>
  </w:style>
  <w:style w:type="character" w:customStyle="1" w:styleId="Heading9Char">
    <w:name w:val="Heading 9 Char"/>
    <w:qFormat/>
    <w:rsid w:val="0021645E"/>
    <w:rPr>
      <w:rFonts w:ascii="Arial" w:eastAsia="黑体" w:hAnsi="Arial"/>
      <w:kern w:val="1"/>
      <w:sz w:val="24"/>
      <w:lang w:val="en-US" w:eastAsia="ar-SA" w:bidi="ar-SA"/>
    </w:rPr>
  </w:style>
  <w:style w:type="character" w:customStyle="1" w:styleId="Heading5Char">
    <w:name w:val="Heading 5 Char"/>
    <w:qFormat/>
    <w:rsid w:val="0021645E"/>
    <w:rPr>
      <w:rFonts w:eastAsia="宋体"/>
      <w:b/>
      <w:bCs/>
      <w:color w:val="000000"/>
      <w:kern w:val="1"/>
      <w:sz w:val="28"/>
      <w:szCs w:val="28"/>
      <w:lang w:val="en-US" w:eastAsia="ar-SA" w:bidi="ar-SA"/>
    </w:rPr>
  </w:style>
  <w:style w:type="character" w:customStyle="1" w:styleId="WW8Num26z5">
    <w:name w:val="WW8Num26z5"/>
    <w:qFormat/>
    <w:rsid w:val="0021645E"/>
    <w:rPr>
      <w:rFonts w:ascii="Times New Roman" w:eastAsia="宋体" w:hAnsi="Times New Roman"/>
      <w:sz w:val="24"/>
    </w:rPr>
  </w:style>
  <w:style w:type="character" w:customStyle="1" w:styleId="WW8Num26z3">
    <w:name w:val="WW8Num26z3"/>
    <w:qFormat/>
    <w:rsid w:val="0021645E"/>
    <w:rPr>
      <w:rFonts w:ascii="Times New Roman" w:hAnsi="Times New Roman" w:cs="Times New Roman"/>
      <w:b/>
      <w:sz w:val="28"/>
      <w:szCs w:val="32"/>
    </w:rPr>
  </w:style>
  <w:style w:type="character" w:customStyle="1" w:styleId="WW8Num24z3">
    <w:name w:val="WW8Num24z3"/>
    <w:qFormat/>
    <w:rsid w:val="0021645E"/>
    <w:rPr>
      <w:rFonts w:ascii="Times New Roman" w:eastAsia="宋体" w:hAnsi="Times New Roman"/>
      <w:b/>
      <w:sz w:val="24"/>
      <w:szCs w:val="24"/>
    </w:rPr>
  </w:style>
  <w:style w:type="character" w:customStyle="1" w:styleId="Char16">
    <w:name w:val="标题 Char1"/>
    <w:uiPriority w:val="10"/>
    <w:qFormat/>
    <w:rsid w:val="0021645E"/>
    <w:rPr>
      <w:rFonts w:ascii="Cambria" w:hAnsi="Cambria" w:cs="Times New Roman"/>
      <w:b/>
      <w:bCs/>
      <w:color w:val="000000"/>
      <w:kern w:val="1"/>
      <w:sz w:val="32"/>
      <w:szCs w:val="32"/>
      <w:lang w:eastAsia="ar-SA"/>
    </w:rPr>
  </w:style>
  <w:style w:type="character" w:customStyle="1" w:styleId="z-">
    <w:name w:val="z-窗体底端 字符"/>
    <w:link w:val="z-1"/>
    <w:uiPriority w:val="99"/>
    <w:qFormat/>
    <w:rsid w:val="0021645E"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9"/>
    <w:next w:val="a9"/>
    <w:link w:val="z-"/>
    <w:uiPriority w:val="99"/>
    <w:qFormat/>
    <w:rsid w:val="0021645E"/>
    <w:pPr>
      <w:widowControl/>
      <w:pBdr>
        <w:top w:val="single" w:sz="6" w:space="1" w:color="auto"/>
      </w:pBdr>
      <w:adjustRightInd w:val="0"/>
      <w:snapToGrid w:val="0"/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trans">
    <w:name w:val="trans"/>
    <w:qFormat/>
    <w:rsid w:val="0021645E"/>
  </w:style>
  <w:style w:type="character" w:customStyle="1" w:styleId="afffe">
    <w:name w:val="个人撰写风格"/>
    <w:qFormat/>
    <w:rsid w:val="0021645E"/>
    <w:rPr>
      <w:rFonts w:ascii="Arial" w:eastAsia="宋体" w:hAnsi="Arial" w:cs="Arial"/>
      <w:color w:val="auto"/>
      <w:sz w:val="20"/>
    </w:rPr>
  </w:style>
  <w:style w:type="character" w:customStyle="1" w:styleId="TextBodyChineseCharChar">
    <w:name w:val="Text Body Chinese Char Char"/>
    <w:link w:val="TextBodyChinese"/>
    <w:qFormat/>
    <w:rsid w:val="0021645E"/>
    <w:rPr>
      <w:rFonts w:ascii="Times New Roman" w:hAnsi="Times New Roman" w:cs="Arial"/>
      <w:sz w:val="22"/>
      <w:szCs w:val="24"/>
      <w:lang w:eastAsia="en-US" w:bidi="en-US"/>
    </w:rPr>
  </w:style>
  <w:style w:type="paragraph" w:customStyle="1" w:styleId="TextBodyChinese">
    <w:name w:val="Text Body Chinese"/>
    <w:basedOn w:val="a9"/>
    <w:link w:val="TextBodyChineseCharChar"/>
    <w:qFormat/>
    <w:rsid w:val="0021645E"/>
    <w:pPr>
      <w:widowControl/>
      <w:spacing w:before="120" w:after="120" w:line="252" w:lineRule="auto"/>
      <w:jc w:val="left"/>
    </w:pPr>
    <w:rPr>
      <w:rFonts w:ascii="Times New Roman" w:hAnsi="Times New Roman" w:cs="Arial"/>
      <w:kern w:val="0"/>
      <w:sz w:val="22"/>
      <w:szCs w:val="24"/>
      <w:lang w:eastAsia="en-US" w:bidi="en-US"/>
    </w:rPr>
  </w:style>
  <w:style w:type="character" w:customStyle="1" w:styleId="1f5">
    <w:name w:val="明显强调1"/>
    <w:qFormat/>
    <w:rsid w:val="0021645E"/>
    <w:rPr>
      <w:i/>
      <w:iCs/>
      <w:caps/>
      <w:spacing w:val="10"/>
      <w:sz w:val="20"/>
      <w:szCs w:val="20"/>
    </w:rPr>
  </w:style>
  <w:style w:type="character" w:customStyle="1" w:styleId="CharChar4">
    <w:name w:val="Char Char4"/>
    <w:qFormat/>
    <w:rsid w:val="0021645E"/>
    <w:rPr>
      <w:rFonts w:eastAsia="宋体" w:hint="default"/>
      <w:color w:val="000000"/>
      <w:kern w:val="1"/>
      <w:sz w:val="24"/>
      <w:lang w:val="en-US" w:eastAsia="ar-SA"/>
    </w:rPr>
  </w:style>
  <w:style w:type="character" w:customStyle="1" w:styleId="DateChar">
    <w:name w:val="Date Char"/>
    <w:qFormat/>
    <w:rsid w:val="0021645E"/>
    <w:rPr>
      <w:rFonts w:eastAsia="宋体"/>
      <w:kern w:val="2"/>
      <w:sz w:val="24"/>
      <w:lang w:val="en-US" w:eastAsia="zh-CN" w:bidi="ar-SA"/>
    </w:rPr>
  </w:style>
  <w:style w:type="character" w:customStyle="1" w:styleId="BalloonTextCharCharChar">
    <w:name w:val="Balloon Text Char Char Char"/>
    <w:link w:val="2a"/>
    <w:qFormat/>
    <w:rsid w:val="0021645E"/>
    <w:rPr>
      <w:color w:val="000000"/>
      <w:kern w:val="1"/>
      <w:sz w:val="18"/>
      <w:lang w:eastAsia="ar-SA"/>
    </w:rPr>
  </w:style>
  <w:style w:type="paragraph" w:customStyle="1" w:styleId="2a">
    <w:name w:val="批注框文本2"/>
    <w:basedOn w:val="a9"/>
    <w:link w:val="BalloonTextCharCharChar"/>
    <w:qFormat/>
    <w:rsid w:val="0021645E"/>
    <w:pPr>
      <w:suppressAutoHyphens/>
    </w:pPr>
    <w:rPr>
      <w:color w:val="000000"/>
      <w:kern w:val="1"/>
      <w:sz w:val="18"/>
      <w:szCs w:val="20"/>
      <w:lang w:eastAsia="ar-SA"/>
    </w:rPr>
  </w:style>
  <w:style w:type="character" w:customStyle="1" w:styleId="WW8Num11z0">
    <w:name w:val="WW8Num11z0"/>
    <w:qFormat/>
    <w:rsid w:val="0021645E"/>
    <w:rPr>
      <w:rFonts w:ascii="Times New Roman" w:eastAsia="宋体" w:hAnsi="Times New Roman" w:cs="Times New Roman"/>
      <w:color w:val="auto"/>
      <w:sz w:val="21"/>
    </w:rPr>
  </w:style>
  <w:style w:type="character" w:customStyle="1" w:styleId="WW8Num26z2">
    <w:name w:val="WW8Num26z2"/>
    <w:qFormat/>
    <w:rsid w:val="0021645E"/>
    <w:rPr>
      <w:rFonts w:ascii="Times New Roman" w:eastAsia="黑体" w:hAnsi="Times New Roman" w:cs="Times New Roman"/>
      <w:b/>
      <w:sz w:val="32"/>
      <w:szCs w:val="32"/>
    </w:rPr>
  </w:style>
  <w:style w:type="character" w:customStyle="1" w:styleId="WW8Num4z0">
    <w:name w:val="WW8Num4z0"/>
    <w:qFormat/>
    <w:rsid w:val="0021645E"/>
    <w:rPr>
      <w:rFonts w:ascii="Wingdings" w:hAnsi="Wingdings"/>
    </w:rPr>
  </w:style>
  <w:style w:type="character" w:customStyle="1" w:styleId="WW8Num24z1">
    <w:name w:val="WW8Num24z1"/>
    <w:qFormat/>
    <w:rsid w:val="0021645E"/>
    <w:rPr>
      <w:rFonts w:ascii="Times New Roman" w:eastAsia="宋体" w:hAnsi="Times New Roman"/>
      <w:b/>
      <w:color w:val="auto"/>
      <w:sz w:val="28"/>
      <w:szCs w:val="28"/>
    </w:rPr>
  </w:style>
  <w:style w:type="character" w:customStyle="1" w:styleId="Chare">
    <w:name w:val="脚注文本 Char"/>
    <w:link w:val="aff"/>
    <w:uiPriority w:val="99"/>
    <w:qFormat/>
    <w:rsid w:val="0021645E"/>
    <w:rPr>
      <w:rFonts w:ascii="Times New Roman" w:hAnsi="Times New Roman"/>
      <w:sz w:val="18"/>
      <w:szCs w:val="18"/>
    </w:rPr>
  </w:style>
  <w:style w:type="character" w:customStyle="1" w:styleId="HTMLChar0">
    <w:name w:val="HTML 预设格式 Char"/>
    <w:link w:val="HTML0"/>
    <w:uiPriority w:val="99"/>
    <w:qFormat/>
    <w:rsid w:val="0021645E"/>
    <w:rPr>
      <w:rFonts w:ascii="Courier New" w:hAnsi="Courier New" w:cs="Courier New"/>
      <w:kern w:val="2"/>
    </w:rPr>
  </w:style>
  <w:style w:type="character" w:customStyle="1" w:styleId="StyleArialItalicBlue">
    <w:name w:val="Style Arial Italic Blue"/>
    <w:qFormat/>
    <w:rsid w:val="0021645E"/>
    <w:rPr>
      <w:rFonts w:ascii="Arial" w:hAnsi="Arial"/>
      <w:i/>
      <w:iCs/>
      <w:vanish/>
      <w:color w:val="0000FF"/>
    </w:rPr>
  </w:style>
  <w:style w:type="character" w:customStyle="1" w:styleId="Charf6">
    <w:name w:val="无间隔 Char"/>
    <w:link w:val="affff"/>
    <w:uiPriority w:val="1"/>
    <w:qFormat/>
    <w:rsid w:val="0021645E"/>
    <w:rPr>
      <w:rFonts w:ascii="Cambria" w:hAnsi="Cambria"/>
      <w:sz w:val="22"/>
      <w:szCs w:val="22"/>
      <w:lang w:eastAsia="en-US" w:bidi="en-US"/>
    </w:rPr>
  </w:style>
  <w:style w:type="paragraph" w:styleId="affff">
    <w:name w:val="No Spacing"/>
    <w:basedOn w:val="a9"/>
    <w:link w:val="Charf6"/>
    <w:uiPriority w:val="1"/>
    <w:qFormat/>
    <w:rsid w:val="0021645E"/>
    <w:pPr>
      <w:widowControl/>
      <w:jc w:val="left"/>
    </w:pPr>
    <w:rPr>
      <w:rFonts w:ascii="Cambria" w:hAnsi="Cambria"/>
      <w:kern w:val="0"/>
      <w:sz w:val="22"/>
      <w:lang w:eastAsia="en-US" w:bidi="en-US"/>
    </w:rPr>
  </w:style>
  <w:style w:type="character" w:customStyle="1" w:styleId="Style9pt">
    <w:name w:val="Style 9 pt"/>
    <w:qFormat/>
    <w:rsid w:val="0021645E"/>
    <w:rPr>
      <w:sz w:val="17"/>
      <w:szCs w:val="18"/>
    </w:rPr>
  </w:style>
  <w:style w:type="character" w:customStyle="1" w:styleId="CommentSubjectChar">
    <w:name w:val="Comment Subject Char"/>
    <w:link w:val="2b"/>
    <w:qFormat/>
    <w:rsid w:val="0021645E"/>
    <w:rPr>
      <w:b/>
      <w:bCs/>
      <w:color w:val="000000"/>
      <w:kern w:val="1"/>
      <w:sz w:val="24"/>
      <w:szCs w:val="24"/>
      <w:lang w:eastAsia="ar-SA"/>
    </w:rPr>
  </w:style>
  <w:style w:type="paragraph" w:customStyle="1" w:styleId="2b">
    <w:name w:val="批注主题2"/>
    <w:basedOn w:val="af2"/>
    <w:next w:val="af2"/>
    <w:link w:val="CommentSubjectChar"/>
    <w:qFormat/>
    <w:rsid w:val="0021645E"/>
    <w:pPr>
      <w:suppressAutoHyphens/>
    </w:pPr>
    <w:rPr>
      <w:b/>
      <w:bCs/>
      <w:color w:val="000000"/>
      <w:kern w:val="1"/>
      <w:sz w:val="24"/>
      <w:szCs w:val="24"/>
      <w:lang w:val="en-US" w:eastAsia="ar-SA"/>
    </w:rPr>
  </w:style>
  <w:style w:type="character" w:customStyle="1" w:styleId="FooterChar">
    <w:name w:val="Footer Char"/>
    <w:qFormat/>
    <w:rsid w:val="0021645E"/>
    <w:rPr>
      <w:rFonts w:eastAsia="宋体"/>
      <w:color w:val="000000"/>
      <w:kern w:val="1"/>
      <w:sz w:val="18"/>
      <w:szCs w:val="18"/>
      <w:lang w:val="en-US" w:eastAsia="ar-SA" w:bidi="ar-SA"/>
    </w:rPr>
  </w:style>
  <w:style w:type="character" w:customStyle="1" w:styleId="Heading6Char">
    <w:name w:val="Heading 6 Char"/>
    <w:qFormat/>
    <w:rsid w:val="0021645E"/>
    <w:rPr>
      <w:rFonts w:ascii="Arial" w:eastAsia="黑体" w:hAnsi="Arial"/>
      <w:b/>
      <w:bCs/>
      <w:kern w:val="1"/>
      <w:sz w:val="24"/>
      <w:szCs w:val="24"/>
      <w:lang w:val="en-US" w:eastAsia="ar-SA" w:bidi="ar-SA"/>
    </w:rPr>
  </w:style>
  <w:style w:type="character" w:customStyle="1" w:styleId="WW8Num28z0">
    <w:name w:val="WW8Num28z0"/>
    <w:qFormat/>
    <w:rsid w:val="0021645E"/>
    <w:rPr>
      <w:rFonts w:ascii="Times New Roman" w:hAnsi="Times New Roman"/>
      <w:color w:val="auto"/>
    </w:rPr>
  </w:style>
  <w:style w:type="character" w:customStyle="1" w:styleId="WW8Num14z0">
    <w:name w:val="WW8Num14z0"/>
    <w:qFormat/>
    <w:rsid w:val="0021645E"/>
    <w:rPr>
      <w:rFonts w:ascii="Wingdings" w:hAnsi="Wingdings"/>
    </w:rPr>
  </w:style>
  <w:style w:type="character" w:customStyle="1" w:styleId="WW8Num8z0">
    <w:name w:val="WW8Num8z0"/>
    <w:qFormat/>
    <w:rsid w:val="0021645E"/>
    <w:rPr>
      <w:rFonts w:ascii="Wingdings" w:hAnsi="Wingdings"/>
    </w:rPr>
  </w:style>
  <w:style w:type="character" w:customStyle="1" w:styleId="WW8Num24z0">
    <w:name w:val="WW8Num24z0"/>
    <w:qFormat/>
    <w:rsid w:val="0021645E"/>
    <w:rPr>
      <w:rFonts w:ascii="Times New Roman" w:eastAsia="宋体" w:hAnsi="Times New Roman"/>
      <w:b/>
      <w:sz w:val="32"/>
      <w:szCs w:val="32"/>
    </w:rPr>
  </w:style>
  <w:style w:type="character" w:customStyle="1" w:styleId="2Char0">
    <w:name w:val="正文文本缩进 2 Char"/>
    <w:link w:val="23"/>
    <w:uiPriority w:val="99"/>
    <w:qFormat/>
    <w:rsid w:val="0021645E"/>
    <w:rPr>
      <w:rFonts w:ascii="Times New Roman" w:hAnsi="Times New Roman"/>
      <w:sz w:val="24"/>
    </w:rPr>
  </w:style>
  <w:style w:type="character" w:customStyle="1" w:styleId="webdict">
    <w:name w:val="webdict"/>
    <w:qFormat/>
    <w:rsid w:val="0021645E"/>
  </w:style>
  <w:style w:type="character" w:customStyle="1" w:styleId="CharChar16">
    <w:name w:val="Char Char16"/>
    <w:qFormat/>
    <w:rsid w:val="0021645E"/>
    <w:rPr>
      <w:b/>
      <w:caps/>
      <w:color w:val="632423"/>
      <w:spacing w:val="20"/>
      <w:sz w:val="32"/>
      <w:szCs w:val="28"/>
      <w:lang w:eastAsia="en-US" w:bidi="en-US"/>
    </w:rPr>
  </w:style>
  <w:style w:type="character" w:customStyle="1" w:styleId="TextBodyChinese-CellCharChar">
    <w:name w:val="Text Body Chinese - Cell Char Char"/>
    <w:link w:val="TextBodyChinese-Cell"/>
    <w:qFormat/>
    <w:rsid w:val="0021645E"/>
    <w:rPr>
      <w:rFonts w:ascii="Times New Roman" w:hAnsi="Times New Roman" w:cs="Arial"/>
      <w:sz w:val="17"/>
      <w:szCs w:val="24"/>
      <w:lang w:eastAsia="en-US" w:bidi="en-US"/>
    </w:rPr>
  </w:style>
  <w:style w:type="paragraph" w:customStyle="1" w:styleId="TextBodyChinese-Cell">
    <w:name w:val="Text Body Chinese - Cell"/>
    <w:basedOn w:val="TextBodyChinese"/>
    <w:link w:val="TextBodyChinese-CellCharChar"/>
    <w:qFormat/>
    <w:rsid w:val="0021645E"/>
    <w:rPr>
      <w:sz w:val="17"/>
    </w:rPr>
  </w:style>
  <w:style w:type="character" w:customStyle="1" w:styleId="1f6">
    <w:name w:val="不明显参考1"/>
    <w:qFormat/>
    <w:rsid w:val="0021645E"/>
    <w:rPr>
      <w:rFonts w:ascii="Calibri" w:eastAsia="宋体" w:hAnsi="Calibri" w:cs="Times New Roman"/>
      <w:i/>
      <w:iCs/>
      <w:color w:val="622423"/>
    </w:rPr>
  </w:style>
  <w:style w:type="character" w:customStyle="1" w:styleId="1f7">
    <w:name w:val="样式1"/>
    <w:qFormat/>
    <w:rsid w:val="0021645E"/>
    <w:rPr>
      <w:rFonts w:ascii="宋体" w:eastAsia="宋体" w:hAnsi="宋体"/>
      <w:color w:val="auto"/>
      <w:kern w:val="0"/>
      <w:sz w:val="21"/>
      <w:szCs w:val="21"/>
      <w:lang w:eastAsia="zh-CN"/>
    </w:rPr>
  </w:style>
  <w:style w:type="character" w:customStyle="1" w:styleId="CommentTextChar">
    <w:name w:val="Comment Text Char"/>
    <w:qFormat/>
    <w:rsid w:val="0021645E"/>
    <w:rPr>
      <w:rFonts w:eastAsia="宋体"/>
      <w:color w:val="000000"/>
      <w:kern w:val="1"/>
      <w:sz w:val="24"/>
      <w:szCs w:val="24"/>
      <w:lang w:val="en-US" w:eastAsia="ar-SA" w:bidi="ar-SA"/>
    </w:rPr>
  </w:style>
  <w:style w:type="character" w:customStyle="1" w:styleId="CharChar13">
    <w:name w:val="Char Char13"/>
    <w:qFormat/>
    <w:rsid w:val="0021645E"/>
    <w:rPr>
      <w:rFonts w:ascii="Arial" w:eastAsia="黑体" w:hAnsi="Arial" w:hint="eastAsia"/>
      <w:b/>
      <w:color w:val="000000"/>
      <w:kern w:val="1"/>
      <w:sz w:val="32"/>
      <w:lang w:val="en-US" w:eastAsia="ar-SA"/>
    </w:rPr>
  </w:style>
  <w:style w:type="character" w:customStyle="1" w:styleId="WW8Num35z0">
    <w:name w:val="WW8Num35z0"/>
    <w:qFormat/>
    <w:rsid w:val="0021645E"/>
    <w:rPr>
      <w:rFonts w:ascii="Times New Roman" w:hAnsi="Times New Roman"/>
      <w:color w:val="auto"/>
    </w:rPr>
  </w:style>
  <w:style w:type="character" w:customStyle="1" w:styleId="WW8Num26z1">
    <w:name w:val="WW8Num26z1"/>
    <w:qFormat/>
    <w:rsid w:val="0021645E"/>
    <w:rPr>
      <w:rFonts w:ascii="Times New Roman" w:eastAsia="黑体" w:hAnsi="Times New Roman" w:cs="Times New Roman"/>
      <w:b/>
      <w:sz w:val="44"/>
      <w:szCs w:val="44"/>
    </w:rPr>
  </w:style>
  <w:style w:type="character" w:customStyle="1" w:styleId="XQCAI">
    <w:name w:val="XQCAI"/>
    <w:qFormat/>
    <w:rsid w:val="0021645E"/>
    <w:rPr>
      <w:rFonts w:ascii="宋体" w:eastAsia="宋体" w:hAnsi="宋体"/>
      <w:color w:val="auto"/>
      <w:sz w:val="24"/>
      <w:szCs w:val="24"/>
      <w:u w:val="none"/>
    </w:rPr>
  </w:style>
  <w:style w:type="character" w:customStyle="1" w:styleId="WW8Num24z5">
    <w:name w:val="WW8Num24z5"/>
    <w:qFormat/>
    <w:rsid w:val="0021645E"/>
    <w:rPr>
      <w:rFonts w:eastAsia="宋体"/>
      <w:sz w:val="24"/>
    </w:rPr>
  </w:style>
  <w:style w:type="character" w:customStyle="1" w:styleId="z-0">
    <w:name w:val="z-窗体顶端 字符"/>
    <w:link w:val="z-10"/>
    <w:uiPriority w:val="99"/>
    <w:qFormat/>
    <w:rsid w:val="0021645E"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9"/>
    <w:next w:val="a9"/>
    <w:link w:val="z-0"/>
    <w:uiPriority w:val="99"/>
    <w:qFormat/>
    <w:rsid w:val="0021645E"/>
    <w:pPr>
      <w:widowControl/>
      <w:pBdr>
        <w:bottom w:val="single" w:sz="6" w:space="1" w:color="auto"/>
      </w:pBdr>
      <w:adjustRightInd w:val="0"/>
      <w:snapToGrid w:val="0"/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affff0">
    <w:name w:val="表格字样式小五"/>
    <w:qFormat/>
    <w:rsid w:val="0021645E"/>
    <w:rPr>
      <w:rFonts w:ascii="宋体" w:hAnsi="宋体"/>
      <w:sz w:val="18"/>
    </w:rPr>
  </w:style>
  <w:style w:type="character" w:customStyle="1" w:styleId="affff1">
    <w:name w:val="个人答复风格"/>
    <w:qFormat/>
    <w:rsid w:val="0021645E"/>
    <w:rPr>
      <w:rFonts w:ascii="Arial" w:eastAsia="宋体" w:hAnsi="Arial" w:cs="Arial"/>
      <w:color w:val="auto"/>
      <w:sz w:val="20"/>
    </w:rPr>
  </w:style>
  <w:style w:type="character" w:customStyle="1" w:styleId="StyleCaptionNotBoldCharChar">
    <w:name w:val="Style Caption + Not Bold Char Char"/>
    <w:link w:val="StyleCaptionNotBold"/>
    <w:qFormat/>
    <w:rsid w:val="0021645E"/>
    <w:rPr>
      <w:rFonts w:ascii="Arial" w:hAnsi="Arial"/>
      <w:b/>
      <w:caps/>
      <w:spacing w:val="10"/>
      <w:sz w:val="17"/>
      <w:szCs w:val="18"/>
      <w:lang w:eastAsia="en-US" w:bidi="en-US"/>
    </w:rPr>
  </w:style>
  <w:style w:type="paragraph" w:customStyle="1" w:styleId="StyleCaptionNotBold">
    <w:name w:val="Style Caption + Not Bold"/>
    <w:basedOn w:val="af"/>
    <w:link w:val="StyleCaptionNotBoldCharChar"/>
    <w:qFormat/>
    <w:rsid w:val="0021645E"/>
    <w:pPr>
      <w:widowControl/>
      <w:suppressLineNumbers w:val="0"/>
      <w:suppressAutoHyphens w:val="0"/>
      <w:spacing w:line="252" w:lineRule="auto"/>
      <w:jc w:val="center"/>
    </w:pPr>
    <w:rPr>
      <w:rFonts w:ascii="Arial" w:hAnsi="Arial" w:cs="Times New Roman"/>
      <w:b/>
      <w:i w:val="0"/>
      <w:iCs w:val="0"/>
      <w:caps/>
      <w:color w:val="auto"/>
      <w:spacing w:val="10"/>
      <w:kern w:val="0"/>
      <w:sz w:val="17"/>
      <w:szCs w:val="18"/>
      <w:lang w:eastAsia="en-US" w:bidi="en-US"/>
    </w:rPr>
  </w:style>
  <w:style w:type="character" w:customStyle="1" w:styleId="1f8">
    <w:name w:val="不明显强调1"/>
    <w:qFormat/>
    <w:rsid w:val="0021645E"/>
    <w:rPr>
      <w:i/>
      <w:iCs/>
    </w:rPr>
  </w:style>
  <w:style w:type="character" w:customStyle="1" w:styleId="1Char1">
    <w:name w:val="标题 1 Char1"/>
    <w:qFormat/>
    <w:rsid w:val="0021645E"/>
    <w:rPr>
      <w:rFonts w:ascii="微软雅黑" w:eastAsia="微软雅黑" w:hAnsi="微软雅黑"/>
      <w:b/>
      <w:color w:val="FF6600"/>
      <w:sz w:val="40"/>
      <w:lang w:val="en-GB" w:eastAsia="ar-SA"/>
    </w:rPr>
  </w:style>
  <w:style w:type="character" w:customStyle="1" w:styleId="Charf7">
    <w:name w:val="默认段落字体 Char"/>
    <w:qFormat/>
    <w:rsid w:val="0021645E"/>
  </w:style>
  <w:style w:type="character" w:customStyle="1" w:styleId="BalloonTextCharChar">
    <w:name w:val="Balloon Text Char Char"/>
    <w:qFormat/>
    <w:rsid w:val="0021645E"/>
    <w:rPr>
      <w:rFonts w:hint="eastAsia"/>
      <w:sz w:val="18"/>
    </w:rPr>
  </w:style>
  <w:style w:type="character" w:customStyle="1" w:styleId="WW8Num27z1">
    <w:name w:val="WW8Num27z1"/>
    <w:qFormat/>
    <w:rsid w:val="0021645E"/>
    <w:rPr>
      <w:rFonts w:ascii="黑体" w:eastAsia="黑体" w:hAnsi="黑体"/>
      <w:sz w:val="21"/>
    </w:rPr>
  </w:style>
  <w:style w:type="character" w:customStyle="1" w:styleId="WW8Num34z0">
    <w:name w:val="WW8Num34z0"/>
    <w:qFormat/>
    <w:rsid w:val="0021645E"/>
    <w:rPr>
      <w:rFonts w:ascii="Times New Roman" w:hAnsi="Times New Roman" w:cs="Times New Roman"/>
    </w:rPr>
  </w:style>
  <w:style w:type="character" w:customStyle="1" w:styleId="WW8Num23z0">
    <w:name w:val="WW8Num23z0"/>
    <w:qFormat/>
    <w:rsid w:val="0021645E"/>
    <w:rPr>
      <w:rFonts w:ascii="Times New Roman" w:hAnsi="Times New Roman"/>
      <w:color w:val="auto"/>
    </w:rPr>
  </w:style>
  <w:style w:type="character" w:customStyle="1" w:styleId="WW8Num24z4">
    <w:name w:val="WW8Num24z4"/>
    <w:qFormat/>
    <w:rsid w:val="0021645E"/>
    <w:rPr>
      <w:rFonts w:ascii="Times New Roman" w:hAnsi="Times New Roman"/>
      <w:b/>
      <w:sz w:val="24"/>
    </w:rPr>
  </w:style>
  <w:style w:type="character" w:customStyle="1" w:styleId="Char17">
    <w:name w:val="批注文字 Char1"/>
    <w:uiPriority w:val="99"/>
    <w:qFormat/>
    <w:rsid w:val="0021645E"/>
    <w:rPr>
      <w:color w:val="000000"/>
      <w:kern w:val="1"/>
      <w:sz w:val="24"/>
      <w:szCs w:val="24"/>
      <w:lang w:eastAsia="ar-SA"/>
    </w:rPr>
  </w:style>
  <w:style w:type="character" w:customStyle="1" w:styleId="Char6">
    <w:name w:val="正文文本缩进 Char"/>
    <w:link w:val="af5"/>
    <w:uiPriority w:val="99"/>
    <w:qFormat/>
    <w:rsid w:val="0021645E"/>
    <w:rPr>
      <w:rFonts w:ascii="Times New Roman" w:hAnsi="Times New Roman"/>
      <w:sz w:val="24"/>
    </w:rPr>
  </w:style>
  <w:style w:type="character" w:customStyle="1" w:styleId="CharChar2">
    <w:name w:val="小五宋体 Char Char"/>
    <w:link w:val="affff2"/>
    <w:qFormat/>
    <w:rsid w:val="0021645E"/>
    <w:rPr>
      <w:rFonts w:ascii="宋体" w:hAnsi="宋体"/>
      <w:sz w:val="18"/>
      <w:szCs w:val="18"/>
    </w:rPr>
  </w:style>
  <w:style w:type="paragraph" w:customStyle="1" w:styleId="affff2">
    <w:name w:val="小五宋体"/>
    <w:basedOn w:val="a9"/>
    <w:link w:val="CharChar2"/>
    <w:qFormat/>
    <w:rsid w:val="0021645E"/>
    <w:pPr>
      <w:adjustRightInd w:val="0"/>
      <w:snapToGrid w:val="0"/>
    </w:pPr>
    <w:rPr>
      <w:rFonts w:ascii="宋体" w:hAnsi="宋体"/>
      <w:kern w:val="0"/>
      <w:sz w:val="18"/>
      <w:szCs w:val="18"/>
    </w:rPr>
  </w:style>
  <w:style w:type="character" w:customStyle="1" w:styleId="StyleArial">
    <w:name w:val="Style Arial"/>
    <w:qFormat/>
    <w:rsid w:val="0021645E"/>
    <w:rPr>
      <w:rFonts w:ascii="Arial" w:hAnsi="Arial"/>
      <w:sz w:val="17"/>
    </w:rPr>
  </w:style>
  <w:style w:type="character" w:customStyle="1" w:styleId="Charf8">
    <w:name w:val="引用 Char"/>
    <w:link w:val="affff3"/>
    <w:uiPriority w:val="99"/>
    <w:qFormat/>
    <w:rsid w:val="0021645E"/>
    <w:rPr>
      <w:rFonts w:ascii="Cambria" w:hAnsi="Cambria"/>
      <w:i/>
      <w:iCs/>
      <w:sz w:val="22"/>
      <w:szCs w:val="22"/>
      <w:lang w:eastAsia="en-US" w:bidi="en-US"/>
    </w:rPr>
  </w:style>
  <w:style w:type="paragraph" w:styleId="affff3">
    <w:name w:val="Quote"/>
    <w:basedOn w:val="a9"/>
    <w:next w:val="a9"/>
    <w:link w:val="Charf8"/>
    <w:uiPriority w:val="99"/>
    <w:qFormat/>
    <w:rsid w:val="0021645E"/>
    <w:pPr>
      <w:widowControl/>
      <w:spacing w:after="200" w:line="252" w:lineRule="auto"/>
      <w:jc w:val="left"/>
    </w:pPr>
    <w:rPr>
      <w:rFonts w:ascii="Cambria" w:hAnsi="Cambria"/>
      <w:i/>
      <w:iCs/>
      <w:kern w:val="0"/>
      <w:sz w:val="22"/>
      <w:lang w:eastAsia="en-US" w:bidi="en-US"/>
    </w:rPr>
  </w:style>
  <w:style w:type="character" w:customStyle="1" w:styleId="mw-headline">
    <w:name w:val="mw-headline"/>
    <w:qFormat/>
    <w:rsid w:val="0021645E"/>
  </w:style>
  <w:style w:type="character" w:customStyle="1" w:styleId="TitleChar">
    <w:name w:val="Title Char"/>
    <w:link w:val="CharChar3"/>
    <w:qFormat/>
    <w:rsid w:val="0021645E"/>
    <w:rPr>
      <w:rFonts w:ascii="Arial" w:hAnsi="Arial" w:cs="Arial"/>
      <w:b/>
      <w:bCs/>
      <w:color w:val="000000"/>
      <w:kern w:val="1"/>
      <w:sz w:val="32"/>
      <w:szCs w:val="32"/>
      <w:lang w:eastAsia="ar-SA"/>
    </w:rPr>
  </w:style>
  <w:style w:type="paragraph" w:customStyle="1" w:styleId="CharChar3">
    <w:name w:val="标题 Char Char"/>
    <w:basedOn w:val="a9"/>
    <w:next w:val="afd"/>
    <w:link w:val="TitleChar"/>
    <w:qFormat/>
    <w:rsid w:val="0021645E"/>
    <w:pPr>
      <w:suppressAutoHyphens/>
      <w:spacing w:before="240" w:after="60"/>
      <w:jc w:val="center"/>
    </w:pPr>
    <w:rPr>
      <w:rFonts w:ascii="Arial" w:hAnsi="Arial" w:cs="Arial"/>
      <w:b/>
      <w:bCs/>
      <w:color w:val="000000"/>
      <w:kern w:val="1"/>
      <w:sz w:val="32"/>
      <w:szCs w:val="32"/>
      <w:lang w:eastAsia="ar-SA"/>
    </w:rPr>
  </w:style>
  <w:style w:type="character" w:customStyle="1" w:styleId="Heading8Char">
    <w:name w:val="Heading 8 Char"/>
    <w:qFormat/>
    <w:rsid w:val="0021645E"/>
    <w:rPr>
      <w:rFonts w:ascii="Arial" w:eastAsia="黑体" w:hAnsi="Arial"/>
      <w:kern w:val="1"/>
      <w:sz w:val="24"/>
      <w:lang w:val="en-US" w:eastAsia="ar-SA" w:bidi="ar-SA"/>
    </w:rPr>
  </w:style>
  <w:style w:type="character" w:customStyle="1" w:styleId="CharChar7">
    <w:name w:val="Char Char7"/>
    <w:qFormat/>
    <w:rsid w:val="0021645E"/>
    <w:rPr>
      <w:rFonts w:eastAsia="宋体" w:hint="default"/>
      <w:color w:val="000000"/>
      <w:kern w:val="1"/>
      <w:sz w:val="18"/>
      <w:lang w:val="en-US" w:eastAsia="ar-SA"/>
    </w:rPr>
  </w:style>
  <w:style w:type="character" w:customStyle="1" w:styleId="Char18">
    <w:name w:val="正文文本缩进 Char1"/>
    <w:uiPriority w:val="99"/>
    <w:semiHidden/>
    <w:qFormat/>
    <w:rsid w:val="0021645E"/>
    <w:rPr>
      <w:kern w:val="2"/>
      <w:sz w:val="21"/>
      <w:szCs w:val="22"/>
    </w:rPr>
  </w:style>
  <w:style w:type="character" w:customStyle="1" w:styleId="3Char1">
    <w:name w:val="正文文本缩进 3 Char1"/>
    <w:uiPriority w:val="99"/>
    <w:semiHidden/>
    <w:qFormat/>
    <w:rsid w:val="0021645E"/>
    <w:rPr>
      <w:kern w:val="2"/>
      <w:sz w:val="16"/>
      <w:szCs w:val="16"/>
    </w:rPr>
  </w:style>
  <w:style w:type="character" w:customStyle="1" w:styleId="Char19">
    <w:name w:val="注释标题 Char1"/>
    <w:uiPriority w:val="99"/>
    <w:semiHidden/>
    <w:qFormat/>
    <w:rsid w:val="0021645E"/>
    <w:rPr>
      <w:kern w:val="2"/>
      <w:sz w:val="21"/>
      <w:szCs w:val="22"/>
    </w:rPr>
  </w:style>
  <w:style w:type="character" w:customStyle="1" w:styleId="Char1a">
    <w:name w:val="尾注文本 Char1"/>
    <w:uiPriority w:val="99"/>
    <w:semiHidden/>
    <w:qFormat/>
    <w:rsid w:val="0021645E"/>
    <w:rPr>
      <w:kern w:val="2"/>
      <w:sz w:val="21"/>
      <w:szCs w:val="22"/>
    </w:rPr>
  </w:style>
  <w:style w:type="character" w:customStyle="1" w:styleId="Char1b">
    <w:name w:val="脚注文本 Char1"/>
    <w:uiPriority w:val="99"/>
    <w:semiHidden/>
    <w:qFormat/>
    <w:rsid w:val="0021645E"/>
    <w:rPr>
      <w:kern w:val="2"/>
      <w:sz w:val="18"/>
      <w:szCs w:val="18"/>
    </w:rPr>
  </w:style>
  <w:style w:type="character" w:customStyle="1" w:styleId="HTMLChar1">
    <w:name w:val="HTML 地址 Char1"/>
    <w:uiPriority w:val="99"/>
    <w:semiHidden/>
    <w:qFormat/>
    <w:rsid w:val="0021645E"/>
    <w:rPr>
      <w:i/>
      <w:iCs/>
      <w:kern w:val="2"/>
      <w:sz w:val="21"/>
      <w:szCs w:val="22"/>
    </w:rPr>
  </w:style>
  <w:style w:type="character" w:customStyle="1" w:styleId="HTMLChar10">
    <w:name w:val="HTML 预设格式 Char1"/>
    <w:uiPriority w:val="99"/>
    <w:semiHidden/>
    <w:qFormat/>
    <w:rsid w:val="0021645E"/>
    <w:rPr>
      <w:rFonts w:ascii="Courier New" w:hAnsi="Courier New" w:cs="Courier New"/>
      <w:kern w:val="2"/>
    </w:rPr>
  </w:style>
  <w:style w:type="character" w:customStyle="1" w:styleId="2Char11">
    <w:name w:val="正文文本缩进 2 Char1"/>
    <w:uiPriority w:val="99"/>
    <w:semiHidden/>
    <w:qFormat/>
    <w:rsid w:val="0021645E"/>
    <w:rPr>
      <w:kern w:val="2"/>
      <w:sz w:val="21"/>
      <w:szCs w:val="22"/>
    </w:rPr>
  </w:style>
  <w:style w:type="character" w:customStyle="1" w:styleId="Char1c">
    <w:name w:val="称呼 Char1"/>
    <w:uiPriority w:val="99"/>
    <w:semiHidden/>
    <w:qFormat/>
    <w:rsid w:val="0021645E"/>
    <w:rPr>
      <w:kern w:val="2"/>
      <w:sz w:val="21"/>
      <w:szCs w:val="22"/>
    </w:rPr>
  </w:style>
  <w:style w:type="character" w:customStyle="1" w:styleId="Char1d">
    <w:name w:val="纯文本 Char1"/>
    <w:uiPriority w:val="99"/>
    <w:semiHidden/>
    <w:qFormat/>
    <w:rsid w:val="0021645E"/>
    <w:rPr>
      <w:rFonts w:ascii="宋体" w:hAnsi="Courier New" w:cs="Courier New"/>
      <w:kern w:val="2"/>
      <w:sz w:val="21"/>
      <w:szCs w:val="21"/>
    </w:rPr>
  </w:style>
  <w:style w:type="paragraph" w:customStyle="1" w:styleId="43">
    <w:name w:val="列出段落4"/>
    <w:basedOn w:val="a9"/>
    <w:uiPriority w:val="99"/>
    <w:qFormat/>
    <w:rsid w:val="0021645E"/>
    <w:pPr>
      <w:ind w:firstLineChars="200" w:firstLine="420"/>
    </w:pPr>
  </w:style>
  <w:style w:type="paragraph" w:customStyle="1" w:styleId="affff4">
    <w:name w:val="图号"/>
    <w:basedOn w:val="ad"/>
    <w:next w:val="af0"/>
    <w:uiPriority w:val="99"/>
    <w:qFormat/>
    <w:rsid w:val="0021645E"/>
    <w:pPr>
      <w:widowControl/>
      <w:tabs>
        <w:tab w:val="left" w:pos="720"/>
        <w:tab w:val="left" w:pos="1140"/>
      </w:tabs>
      <w:overflowPunct w:val="0"/>
      <w:autoSpaceDE w:val="0"/>
      <w:autoSpaceDN w:val="0"/>
      <w:ind w:left="1140" w:hanging="420"/>
      <w:jc w:val="right"/>
    </w:pPr>
    <w:rPr>
      <w:rFonts w:ascii="宋体"/>
      <w:sz w:val="21"/>
    </w:rPr>
  </w:style>
  <w:style w:type="paragraph" w:customStyle="1" w:styleId="CharChar1CharCharCharCharCharCharCharCharCharCharCharCharCharCharCharCharCharChar1CharCharCharCharChar">
    <w:name w:val="Char Char1 Char Char Char Char Char Char Char Char Char Char Char Char Char Char Char Char Char Char1 Char Char Char Char Char"/>
    <w:basedOn w:val="a9"/>
    <w:uiPriority w:val="99"/>
    <w:qFormat/>
    <w:rsid w:val="0021645E"/>
    <w:rPr>
      <w:rFonts w:ascii="Times New Roman" w:hAnsi="Times New Roman"/>
      <w:sz w:val="24"/>
      <w:szCs w:val="24"/>
    </w:rPr>
  </w:style>
  <w:style w:type="paragraph" w:customStyle="1" w:styleId="affff5">
    <w:name w:val="标准书脚_奇数页"/>
    <w:uiPriority w:val="99"/>
    <w:qFormat/>
    <w:rsid w:val="0021645E"/>
    <w:pPr>
      <w:spacing w:before="120"/>
      <w:jc w:val="right"/>
    </w:pPr>
    <w:rPr>
      <w:sz w:val="18"/>
    </w:rPr>
  </w:style>
  <w:style w:type="paragraph" w:customStyle="1" w:styleId="affff6">
    <w:name w:val="参考文献、索引标题"/>
    <w:basedOn w:val="afff0"/>
    <w:next w:val="a9"/>
    <w:uiPriority w:val="99"/>
    <w:qFormat/>
    <w:rsid w:val="0021645E"/>
    <w:pPr>
      <w:spacing w:after="200"/>
      <w:ind w:firstLineChars="0" w:firstLine="0"/>
    </w:pPr>
    <w:rPr>
      <w:sz w:val="21"/>
    </w:rPr>
  </w:style>
  <w:style w:type="paragraph" w:customStyle="1" w:styleId="1f9">
    <w:name w:val="封面标准号1"/>
    <w:uiPriority w:val="99"/>
    <w:qFormat/>
    <w:rsid w:val="0021645E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7">
    <w:name w:val="目录"/>
    <w:basedOn w:val="a9"/>
    <w:uiPriority w:val="99"/>
    <w:qFormat/>
    <w:rsid w:val="0021645E"/>
    <w:pPr>
      <w:suppressLineNumbers/>
      <w:suppressAutoHyphens/>
    </w:pPr>
    <w:rPr>
      <w:rFonts w:ascii="Times New Roman" w:hAnsi="Times New Roman" w:cs="Lohit Hindi"/>
      <w:color w:val="000000"/>
      <w:kern w:val="1"/>
      <w:sz w:val="24"/>
      <w:szCs w:val="24"/>
      <w:lang w:eastAsia="ar-SA"/>
    </w:rPr>
  </w:style>
  <w:style w:type="paragraph" w:customStyle="1" w:styleId="affff8">
    <w:name w:val="封面标准文稿类别"/>
    <w:uiPriority w:val="99"/>
    <w:qFormat/>
    <w:rsid w:val="0021645E"/>
    <w:pPr>
      <w:widowControl w:val="0"/>
      <w:tabs>
        <w:tab w:val="left" w:pos="900"/>
      </w:tabs>
      <w:suppressAutoHyphens/>
      <w:spacing w:before="440" w:line="400" w:lineRule="exact"/>
      <w:ind w:left="900" w:hanging="420"/>
      <w:jc w:val="center"/>
    </w:pPr>
    <w:rPr>
      <w:rFonts w:ascii="宋体" w:hAnsi="宋体"/>
      <w:sz w:val="24"/>
      <w:lang w:eastAsia="ar-SA"/>
    </w:rPr>
  </w:style>
  <w:style w:type="paragraph" w:customStyle="1" w:styleId="affff9">
    <w:name w:val="表格字样式小五居中"/>
    <w:basedOn w:val="a9"/>
    <w:uiPriority w:val="99"/>
    <w:qFormat/>
    <w:rsid w:val="0021645E"/>
    <w:pPr>
      <w:jc w:val="center"/>
    </w:pPr>
    <w:rPr>
      <w:rFonts w:ascii="宋体" w:hAnsi="宋体" w:cs="宋体"/>
      <w:sz w:val="18"/>
      <w:szCs w:val="20"/>
    </w:rPr>
  </w:style>
  <w:style w:type="paragraph" w:customStyle="1" w:styleId="affffa">
    <w:name w:val="标准称谓"/>
    <w:next w:val="a9"/>
    <w:uiPriority w:val="99"/>
    <w:qFormat/>
    <w:rsid w:val="0021645E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ffb">
    <w:name w:val="标准书眉一"/>
    <w:uiPriority w:val="99"/>
    <w:qFormat/>
    <w:rsid w:val="0021645E"/>
    <w:pPr>
      <w:jc w:val="both"/>
    </w:pPr>
  </w:style>
  <w:style w:type="paragraph" w:customStyle="1" w:styleId="affffc">
    <w:name w:val="二级无标题条"/>
    <w:basedOn w:val="a9"/>
    <w:uiPriority w:val="99"/>
    <w:qFormat/>
    <w:rsid w:val="0021645E"/>
    <w:rPr>
      <w:rFonts w:ascii="Times New Roman" w:hAnsi="Times New Roman"/>
      <w:szCs w:val="24"/>
    </w:rPr>
  </w:style>
  <w:style w:type="paragraph" w:customStyle="1" w:styleId="affffd">
    <w:name w:val="封面标准代替信息"/>
    <w:basedOn w:val="2c"/>
    <w:uiPriority w:val="99"/>
    <w:qFormat/>
    <w:rsid w:val="0021645E"/>
    <w:pPr>
      <w:spacing w:before="57"/>
    </w:pPr>
    <w:rPr>
      <w:rFonts w:ascii="宋体"/>
      <w:sz w:val="21"/>
    </w:rPr>
  </w:style>
  <w:style w:type="paragraph" w:customStyle="1" w:styleId="2c">
    <w:name w:val="封面标准号2"/>
    <w:basedOn w:val="1f9"/>
    <w:uiPriority w:val="99"/>
    <w:qFormat/>
    <w:rsid w:val="0021645E"/>
    <w:pPr>
      <w:adjustRightInd w:val="0"/>
      <w:spacing w:before="357" w:line="280" w:lineRule="exact"/>
    </w:pPr>
  </w:style>
  <w:style w:type="paragraph" w:customStyle="1" w:styleId="affffe">
    <w:name w:val="封面一致性程度标识"/>
    <w:uiPriority w:val="99"/>
    <w:qFormat/>
    <w:rsid w:val="0021645E"/>
    <w:pPr>
      <w:tabs>
        <w:tab w:val="left" w:pos="420"/>
      </w:tabs>
      <w:spacing w:before="440" w:line="400" w:lineRule="exact"/>
      <w:ind w:left="420" w:hanging="420"/>
      <w:jc w:val="center"/>
    </w:pPr>
    <w:rPr>
      <w:rFonts w:ascii="宋体"/>
      <w:sz w:val="28"/>
    </w:rPr>
  </w:style>
  <w:style w:type="paragraph" w:customStyle="1" w:styleId="afffff">
    <w:name w:val="标准标志"/>
    <w:next w:val="a9"/>
    <w:uiPriority w:val="99"/>
    <w:qFormat/>
    <w:rsid w:val="0021645E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f0">
    <w:name w:val="标准书眉_奇数页"/>
    <w:next w:val="a9"/>
    <w:uiPriority w:val="99"/>
    <w:qFormat/>
    <w:rsid w:val="0021645E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ffff1">
    <w:name w:val="封面标准英文名称"/>
    <w:uiPriority w:val="99"/>
    <w:qFormat/>
    <w:rsid w:val="0021645E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f2">
    <w:name w:val="框内容"/>
    <w:basedOn w:val="af4"/>
    <w:uiPriority w:val="99"/>
    <w:qFormat/>
    <w:rsid w:val="0021645E"/>
    <w:pPr>
      <w:suppressAutoHyphens/>
    </w:pPr>
    <w:rPr>
      <w:kern w:val="1"/>
      <w:lang w:eastAsia="ar-SA"/>
    </w:rPr>
  </w:style>
  <w:style w:type="paragraph" w:customStyle="1" w:styleId="afffff3">
    <w:name w:val="表格标题"/>
    <w:basedOn w:val="afffff4"/>
    <w:uiPriority w:val="99"/>
    <w:qFormat/>
    <w:rsid w:val="0021645E"/>
    <w:pPr>
      <w:jc w:val="center"/>
    </w:pPr>
    <w:rPr>
      <w:b/>
      <w:bCs/>
    </w:rPr>
  </w:style>
  <w:style w:type="paragraph" w:customStyle="1" w:styleId="afffff4">
    <w:name w:val="表格内容"/>
    <w:basedOn w:val="a9"/>
    <w:uiPriority w:val="99"/>
    <w:qFormat/>
    <w:rsid w:val="0021645E"/>
    <w:pPr>
      <w:suppressLineNumbers/>
      <w:suppressAutoHyphens/>
    </w:pPr>
    <w:rPr>
      <w:rFonts w:ascii="Times New Roman" w:hAnsi="Times New Roman"/>
      <w:color w:val="000000"/>
      <w:kern w:val="1"/>
      <w:sz w:val="24"/>
      <w:szCs w:val="24"/>
      <w:lang w:eastAsia="ar-SA"/>
    </w:rPr>
  </w:style>
  <w:style w:type="paragraph" w:customStyle="1" w:styleId="WW-">
    <w:name w:val="WW-正文缩进"/>
    <w:basedOn w:val="a9"/>
    <w:uiPriority w:val="99"/>
    <w:qFormat/>
    <w:rsid w:val="0021645E"/>
    <w:pPr>
      <w:suppressAutoHyphens/>
      <w:spacing w:before="280" w:after="280" w:line="400" w:lineRule="atLeast"/>
      <w:ind w:left="425" w:firstLine="454"/>
      <w:textAlignment w:val="baseline"/>
    </w:pPr>
    <w:rPr>
      <w:rFonts w:ascii="Times New Roman" w:hAnsi="Times New Roman"/>
      <w:kern w:val="1"/>
      <w:sz w:val="24"/>
      <w:szCs w:val="20"/>
      <w:lang w:eastAsia="ar-SA"/>
    </w:rPr>
  </w:style>
  <w:style w:type="character" w:customStyle="1" w:styleId="z-Char1">
    <w:name w:val="z-窗体顶端 Char1"/>
    <w:uiPriority w:val="99"/>
    <w:semiHidden/>
    <w:qFormat/>
    <w:rsid w:val="0021645E"/>
    <w:rPr>
      <w:rFonts w:ascii="Arial" w:hAnsi="Arial" w:cs="Arial"/>
      <w:vanish/>
      <w:kern w:val="2"/>
      <w:sz w:val="16"/>
      <w:szCs w:val="16"/>
    </w:rPr>
  </w:style>
  <w:style w:type="paragraph" w:customStyle="1" w:styleId="afffff5">
    <w:name w:val="发布部门"/>
    <w:next w:val="afff6"/>
    <w:uiPriority w:val="99"/>
    <w:qFormat/>
    <w:rsid w:val="0021645E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100">
    <w:name w:val="内容目录 10"/>
    <w:basedOn w:val="affff7"/>
    <w:uiPriority w:val="99"/>
    <w:qFormat/>
    <w:rsid w:val="0021645E"/>
    <w:pPr>
      <w:tabs>
        <w:tab w:val="right" w:leader="dot" w:pos="7091"/>
      </w:tabs>
      <w:ind w:left="2547"/>
    </w:pPr>
  </w:style>
  <w:style w:type="paragraph" w:customStyle="1" w:styleId="afffff6">
    <w:name w:val="图表文字"/>
    <w:basedOn w:val="a9"/>
    <w:uiPriority w:val="99"/>
    <w:qFormat/>
    <w:rsid w:val="0021645E"/>
    <w:pPr>
      <w:tabs>
        <w:tab w:val="left" w:pos="720"/>
        <w:tab w:val="left" w:pos="900"/>
      </w:tabs>
      <w:snapToGrid w:val="0"/>
      <w:spacing w:before="60" w:after="60"/>
      <w:ind w:left="900" w:hanging="420"/>
    </w:pPr>
    <w:rPr>
      <w:rFonts w:ascii="Arial" w:hAnsi="Arial"/>
      <w:szCs w:val="20"/>
    </w:rPr>
  </w:style>
  <w:style w:type="paragraph" w:customStyle="1" w:styleId="afffff7">
    <w:name w:val="标准书眉_偶数页"/>
    <w:basedOn w:val="afffff0"/>
    <w:next w:val="a9"/>
    <w:uiPriority w:val="99"/>
    <w:qFormat/>
    <w:rsid w:val="0021645E"/>
    <w:pPr>
      <w:jc w:val="left"/>
    </w:pPr>
  </w:style>
  <w:style w:type="paragraph" w:customStyle="1" w:styleId="1fa">
    <w:name w:val="正文首行缩进1"/>
    <w:basedOn w:val="af4"/>
    <w:uiPriority w:val="99"/>
    <w:qFormat/>
    <w:rsid w:val="0021645E"/>
    <w:pPr>
      <w:suppressAutoHyphens/>
      <w:ind w:firstLine="283"/>
    </w:pPr>
    <w:rPr>
      <w:kern w:val="1"/>
      <w:lang w:eastAsia="ar-SA"/>
    </w:rPr>
  </w:style>
  <w:style w:type="paragraph" w:customStyle="1" w:styleId="1fb">
    <w:name w:val="列表1"/>
    <w:basedOn w:val="af4"/>
    <w:uiPriority w:val="99"/>
    <w:qFormat/>
    <w:rsid w:val="0021645E"/>
    <w:pPr>
      <w:suppressAutoHyphens/>
    </w:pPr>
    <w:rPr>
      <w:rFonts w:cs="Lohit Hindi"/>
      <w:kern w:val="1"/>
      <w:lang w:eastAsia="ar-SA"/>
    </w:rPr>
  </w:style>
  <w:style w:type="character" w:customStyle="1" w:styleId="z-Char10">
    <w:name w:val="z-窗体底端 Char1"/>
    <w:uiPriority w:val="99"/>
    <w:semiHidden/>
    <w:qFormat/>
    <w:rsid w:val="0021645E"/>
    <w:rPr>
      <w:rFonts w:ascii="Arial" w:hAnsi="Arial" w:cs="Arial"/>
      <w:vanish/>
      <w:kern w:val="2"/>
      <w:sz w:val="16"/>
      <w:szCs w:val="16"/>
    </w:rPr>
  </w:style>
  <w:style w:type="paragraph" w:customStyle="1" w:styleId="afffff8">
    <w:name w:val="标准书脚_偶数页"/>
    <w:uiPriority w:val="99"/>
    <w:qFormat/>
    <w:rsid w:val="0021645E"/>
    <w:pPr>
      <w:spacing w:before="120"/>
    </w:pPr>
    <w:rPr>
      <w:sz w:val="18"/>
    </w:rPr>
  </w:style>
  <w:style w:type="paragraph" w:customStyle="1" w:styleId="afffff9">
    <w:name w:val="发布日期"/>
    <w:uiPriority w:val="99"/>
    <w:qFormat/>
    <w:rsid w:val="0021645E"/>
    <w:rPr>
      <w:rFonts w:eastAsia="黑体"/>
      <w:sz w:val="28"/>
    </w:rPr>
  </w:style>
  <w:style w:type="paragraph" w:customStyle="1" w:styleId="afffffa">
    <w:name w:val="封面标准文稿编辑信息"/>
    <w:uiPriority w:val="99"/>
    <w:qFormat/>
    <w:rsid w:val="0021645E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fb">
    <w:name w:val="封面正文"/>
    <w:uiPriority w:val="99"/>
    <w:qFormat/>
    <w:rsid w:val="0021645E"/>
    <w:pPr>
      <w:jc w:val="both"/>
    </w:pPr>
  </w:style>
  <w:style w:type="paragraph" w:customStyle="1" w:styleId="afffffc">
    <w:name w:val="封面标准名称"/>
    <w:uiPriority w:val="99"/>
    <w:qFormat/>
    <w:rsid w:val="0021645E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d">
    <w:name w:val="附录标识"/>
    <w:basedOn w:val="afff0"/>
    <w:uiPriority w:val="99"/>
    <w:qFormat/>
    <w:rsid w:val="0021645E"/>
    <w:pPr>
      <w:tabs>
        <w:tab w:val="left" w:pos="6405"/>
      </w:tabs>
      <w:spacing w:after="200"/>
      <w:ind w:firstLineChars="0" w:firstLine="0"/>
    </w:pPr>
    <w:rPr>
      <w:sz w:val="21"/>
    </w:rPr>
  </w:style>
  <w:style w:type="paragraph" w:customStyle="1" w:styleId="afffffe">
    <w:name w:val="附录五级条标题"/>
    <w:basedOn w:val="affffff"/>
    <w:next w:val="afff6"/>
    <w:uiPriority w:val="99"/>
    <w:qFormat/>
    <w:rsid w:val="0021645E"/>
    <w:pPr>
      <w:outlineLvl w:val="6"/>
    </w:pPr>
  </w:style>
  <w:style w:type="paragraph" w:customStyle="1" w:styleId="affffff">
    <w:name w:val="附录四级条标题"/>
    <w:basedOn w:val="affffff0"/>
    <w:next w:val="afff6"/>
    <w:uiPriority w:val="99"/>
    <w:qFormat/>
    <w:rsid w:val="0021645E"/>
    <w:pPr>
      <w:outlineLvl w:val="5"/>
    </w:pPr>
  </w:style>
  <w:style w:type="paragraph" w:customStyle="1" w:styleId="affffff0">
    <w:name w:val="附录三级条标题"/>
    <w:basedOn w:val="affffff1"/>
    <w:next w:val="afff6"/>
    <w:uiPriority w:val="99"/>
    <w:qFormat/>
    <w:rsid w:val="0021645E"/>
    <w:pPr>
      <w:outlineLvl w:val="4"/>
    </w:pPr>
  </w:style>
  <w:style w:type="paragraph" w:customStyle="1" w:styleId="affffff1">
    <w:name w:val="附录二级条标题"/>
    <w:basedOn w:val="affffff2"/>
    <w:next w:val="afff6"/>
    <w:uiPriority w:val="99"/>
    <w:qFormat/>
    <w:rsid w:val="0021645E"/>
    <w:pPr>
      <w:outlineLvl w:val="3"/>
    </w:pPr>
  </w:style>
  <w:style w:type="paragraph" w:customStyle="1" w:styleId="affffff2">
    <w:name w:val="附录一级条标题"/>
    <w:basedOn w:val="affffff3"/>
    <w:next w:val="afff6"/>
    <w:uiPriority w:val="99"/>
    <w:qFormat/>
    <w:rsid w:val="0021645E"/>
    <w:pPr>
      <w:autoSpaceDN w:val="0"/>
      <w:outlineLvl w:val="2"/>
    </w:pPr>
  </w:style>
  <w:style w:type="paragraph" w:customStyle="1" w:styleId="affffff3">
    <w:name w:val="附录章标题"/>
    <w:next w:val="afff6"/>
    <w:uiPriority w:val="99"/>
    <w:qFormat/>
    <w:rsid w:val="0021645E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f4">
    <w:name w:val="目次、索引正文"/>
    <w:uiPriority w:val="99"/>
    <w:qFormat/>
    <w:rsid w:val="0021645E"/>
    <w:pPr>
      <w:spacing w:line="320" w:lineRule="exact"/>
      <w:jc w:val="both"/>
    </w:pPr>
    <w:rPr>
      <w:rFonts w:ascii="宋体"/>
      <w:sz w:val="21"/>
    </w:rPr>
  </w:style>
  <w:style w:type="paragraph" w:customStyle="1" w:styleId="affffff5">
    <w:name w:val="实施日期"/>
    <w:basedOn w:val="afffff9"/>
    <w:uiPriority w:val="99"/>
    <w:qFormat/>
    <w:rsid w:val="0021645E"/>
    <w:pPr>
      <w:jc w:val="right"/>
    </w:pPr>
  </w:style>
  <w:style w:type="paragraph" w:customStyle="1" w:styleId="affffff6">
    <w:name w:val="图表脚注"/>
    <w:next w:val="afff6"/>
    <w:uiPriority w:val="99"/>
    <w:qFormat/>
    <w:rsid w:val="0021645E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f7">
    <w:name w:val="注："/>
    <w:next w:val="afff6"/>
    <w:uiPriority w:val="99"/>
    <w:qFormat/>
    <w:rsid w:val="0021645E"/>
    <w:pPr>
      <w:widowControl w:val="0"/>
      <w:autoSpaceDE w:val="0"/>
      <w:autoSpaceDN w:val="0"/>
      <w:ind w:left="840" w:hanging="420"/>
      <w:jc w:val="both"/>
    </w:pPr>
    <w:rPr>
      <w:rFonts w:ascii="宋体"/>
      <w:sz w:val="18"/>
    </w:rPr>
  </w:style>
  <w:style w:type="paragraph" w:customStyle="1" w:styleId="215">
    <w:name w:val="样式 段 + 首行缩进:  2 字符 行距: 1.5 倍行距"/>
    <w:basedOn w:val="afff6"/>
    <w:uiPriority w:val="99"/>
    <w:qFormat/>
    <w:rsid w:val="0021645E"/>
    <w:pPr>
      <w:spacing w:line="360" w:lineRule="auto"/>
      <w:ind w:firstLine="420"/>
    </w:pPr>
    <w:rPr>
      <w:sz w:val="24"/>
      <w:szCs w:val="24"/>
    </w:rPr>
  </w:style>
  <w:style w:type="paragraph" w:customStyle="1" w:styleId="Vignette">
    <w:name w:val="Vignette"/>
    <w:uiPriority w:val="99"/>
    <w:qFormat/>
    <w:rsid w:val="0021645E"/>
    <w:pPr>
      <w:shd w:val="clear" w:color="auto" w:fill="E5E5E5"/>
      <w:suppressAutoHyphens/>
      <w:spacing w:before="200" w:after="200" w:line="336" w:lineRule="auto"/>
      <w:ind w:left="737" w:right="737"/>
      <w:jc w:val="both"/>
    </w:pPr>
    <w:rPr>
      <w:rFonts w:ascii="华文楷体" w:eastAsia="华文楷体" w:hAnsi="华文楷体"/>
      <w:color w:val="000000"/>
      <w:sz w:val="24"/>
      <w:szCs w:val="22"/>
      <w:u w:color="000000"/>
    </w:rPr>
  </w:style>
  <w:style w:type="paragraph" w:customStyle="1" w:styleId="ArticleTitle">
    <w:name w:val="Article Title"/>
    <w:basedOn w:val="a9"/>
    <w:next w:val="1fc"/>
    <w:uiPriority w:val="99"/>
    <w:qFormat/>
    <w:rsid w:val="0021645E"/>
    <w:pPr>
      <w:widowControl/>
      <w:overflowPunct w:val="0"/>
      <w:autoSpaceDE w:val="0"/>
      <w:autoSpaceDN w:val="0"/>
      <w:adjustRightInd w:val="0"/>
      <w:spacing w:after="200" w:line="252" w:lineRule="auto"/>
      <w:jc w:val="center"/>
      <w:textAlignment w:val="baseline"/>
    </w:pPr>
    <w:rPr>
      <w:rFonts w:ascii="Arial" w:hAnsi="Arial"/>
      <w:b/>
      <w:kern w:val="0"/>
      <w:sz w:val="32"/>
      <w:szCs w:val="20"/>
      <w:lang w:eastAsia="en-US" w:bidi="en-US"/>
    </w:rPr>
  </w:style>
  <w:style w:type="paragraph" w:customStyle="1" w:styleId="1fc">
    <w:name w:val="正文文本1"/>
    <w:basedOn w:val="a9"/>
    <w:link w:val="affffff8"/>
    <w:uiPriority w:val="99"/>
    <w:qFormat/>
    <w:rsid w:val="0021645E"/>
    <w:pPr>
      <w:widowControl/>
      <w:overflowPunct w:val="0"/>
      <w:autoSpaceDE w:val="0"/>
      <w:autoSpaceDN w:val="0"/>
      <w:adjustRightInd w:val="0"/>
      <w:spacing w:before="60" w:after="60" w:line="252" w:lineRule="auto"/>
      <w:jc w:val="left"/>
      <w:textAlignment w:val="baseline"/>
    </w:pPr>
    <w:rPr>
      <w:rFonts w:ascii="GE Inspira" w:hAnsi="GE Inspira"/>
      <w:kern w:val="0"/>
      <w:sz w:val="18"/>
      <w:szCs w:val="20"/>
      <w:lang w:eastAsia="en-US" w:bidi="en-US"/>
    </w:rPr>
  </w:style>
  <w:style w:type="character" w:customStyle="1" w:styleId="affffff8">
    <w:name w:val="正文文本_"/>
    <w:link w:val="1fc"/>
    <w:uiPriority w:val="99"/>
    <w:qFormat/>
    <w:rsid w:val="0021645E"/>
    <w:rPr>
      <w:rFonts w:ascii="GE Inspira" w:hAnsi="GE Inspira"/>
      <w:sz w:val="18"/>
      <w:lang w:eastAsia="en-US" w:bidi="en-US"/>
    </w:rPr>
  </w:style>
  <w:style w:type="paragraph" w:customStyle="1" w:styleId="DocTemplateText">
    <w:name w:val="Doc Template Text"/>
    <w:basedOn w:val="a9"/>
    <w:uiPriority w:val="99"/>
    <w:qFormat/>
    <w:rsid w:val="0021645E"/>
    <w:pPr>
      <w:widowControl/>
      <w:spacing w:before="120" w:after="120" w:line="252" w:lineRule="auto"/>
      <w:jc w:val="left"/>
    </w:pPr>
    <w:rPr>
      <w:rFonts w:ascii="Arial" w:hAnsi="Arial" w:cs="Arial"/>
      <w:i/>
      <w:vanish/>
      <w:color w:val="0000FF"/>
      <w:kern w:val="0"/>
      <w:sz w:val="22"/>
      <w:szCs w:val="24"/>
      <w:lang w:eastAsia="en-US" w:bidi="en-US"/>
    </w:rPr>
  </w:style>
  <w:style w:type="paragraph" w:customStyle="1" w:styleId="TextBodyBulletin">
    <w:name w:val="Text Body Bulletin"/>
    <w:basedOn w:val="a9"/>
    <w:uiPriority w:val="99"/>
    <w:qFormat/>
    <w:rsid w:val="0021645E"/>
    <w:pPr>
      <w:widowControl/>
      <w:tabs>
        <w:tab w:val="left" w:pos="720"/>
        <w:tab w:val="left" w:pos="900"/>
      </w:tabs>
      <w:spacing w:before="120" w:after="120" w:line="252" w:lineRule="auto"/>
      <w:ind w:left="900" w:hanging="420"/>
      <w:jc w:val="left"/>
    </w:pPr>
    <w:rPr>
      <w:rFonts w:ascii="Times New Roman" w:hAnsi="Times New Roman" w:cs="Arial"/>
      <w:kern w:val="0"/>
      <w:sz w:val="22"/>
      <w:szCs w:val="24"/>
      <w:lang w:eastAsia="en-US" w:bidi="en-US"/>
    </w:rPr>
  </w:style>
  <w:style w:type="paragraph" w:customStyle="1" w:styleId="TextBodyIndent">
    <w:name w:val="Text Body Indent"/>
    <w:basedOn w:val="TextBodyChinese"/>
    <w:uiPriority w:val="99"/>
    <w:qFormat/>
    <w:rsid w:val="0021645E"/>
    <w:pPr>
      <w:spacing w:after="240"/>
      <w:ind w:left="720"/>
    </w:pPr>
    <w:rPr>
      <w:rFonts w:ascii="Arial" w:hAnsi="Arial"/>
      <w:sz w:val="17"/>
    </w:rPr>
  </w:style>
  <w:style w:type="paragraph" w:customStyle="1" w:styleId="TextBody-Note">
    <w:name w:val="Text Body - Note"/>
    <w:basedOn w:val="TextBody"/>
    <w:uiPriority w:val="99"/>
    <w:qFormat/>
    <w:rsid w:val="0021645E"/>
    <w:pPr>
      <w:ind w:left="1080" w:hanging="720"/>
    </w:pPr>
  </w:style>
  <w:style w:type="paragraph" w:customStyle="1" w:styleId="Table">
    <w:name w:val="Table"/>
    <w:basedOn w:val="a9"/>
    <w:uiPriority w:val="99"/>
    <w:qFormat/>
    <w:rsid w:val="0021645E"/>
    <w:pPr>
      <w:widowControl/>
      <w:spacing w:before="360" w:after="120"/>
      <w:ind w:left="720" w:right="720"/>
      <w:jc w:val="center"/>
    </w:pPr>
    <w:rPr>
      <w:rFonts w:ascii="Arial" w:eastAsia="黑体" w:hAnsi="Arial" w:cs="Arial"/>
      <w:kern w:val="0"/>
      <w:sz w:val="18"/>
      <w:szCs w:val="20"/>
      <w:lang w:eastAsia="ko-KR"/>
    </w:rPr>
  </w:style>
  <w:style w:type="paragraph" w:customStyle="1" w:styleId="affffff9">
    <w:name w:val="附录表标题"/>
    <w:next w:val="afff6"/>
    <w:uiPriority w:val="99"/>
    <w:qFormat/>
    <w:rsid w:val="0021645E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ffa">
    <w:name w:val="列项——"/>
    <w:uiPriority w:val="99"/>
    <w:qFormat/>
    <w:rsid w:val="0021645E"/>
    <w:pPr>
      <w:widowControl w:val="0"/>
      <w:tabs>
        <w:tab w:val="left" w:pos="854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ffb">
    <w:name w:val="其他标准称谓"/>
    <w:uiPriority w:val="99"/>
    <w:qFormat/>
    <w:rsid w:val="0021645E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c">
    <w:name w:val="四级无标题条"/>
    <w:basedOn w:val="a9"/>
    <w:uiPriority w:val="99"/>
    <w:qFormat/>
    <w:rsid w:val="0021645E"/>
    <w:rPr>
      <w:rFonts w:ascii="Times New Roman" w:hAnsi="Times New Roman"/>
      <w:szCs w:val="24"/>
    </w:rPr>
  </w:style>
  <w:style w:type="paragraph" w:customStyle="1" w:styleId="affffffd">
    <w:name w:val="一级无标题条"/>
    <w:basedOn w:val="a9"/>
    <w:uiPriority w:val="99"/>
    <w:qFormat/>
    <w:rsid w:val="0021645E"/>
    <w:rPr>
      <w:rFonts w:ascii="Times New Roman" w:hAnsi="Times New Roman"/>
      <w:szCs w:val="24"/>
    </w:rPr>
  </w:style>
  <w:style w:type="paragraph" w:customStyle="1" w:styleId="affffffe">
    <w:name w:val="注×："/>
    <w:uiPriority w:val="99"/>
    <w:qFormat/>
    <w:rsid w:val="0021645E"/>
    <w:pPr>
      <w:widowControl w:val="0"/>
      <w:tabs>
        <w:tab w:val="left" w:pos="630"/>
      </w:tabs>
      <w:autoSpaceDE w:val="0"/>
      <w:autoSpaceDN w:val="0"/>
      <w:ind w:left="900" w:hanging="500"/>
      <w:jc w:val="both"/>
    </w:pPr>
    <w:rPr>
      <w:rFonts w:ascii="宋体"/>
      <w:sz w:val="18"/>
    </w:rPr>
  </w:style>
  <w:style w:type="paragraph" w:customStyle="1" w:styleId="xl224119">
    <w:name w:val="xl224119"/>
    <w:basedOn w:val="a9"/>
    <w:uiPriority w:val="99"/>
    <w:qFormat/>
    <w:rsid w:val="0021645E"/>
    <w:pPr>
      <w:widowControl/>
      <w:spacing w:before="100" w:beforeAutospacing="1" w:after="100" w:afterAutospacing="1" w:line="252" w:lineRule="auto"/>
      <w:jc w:val="left"/>
      <w:textAlignment w:val="bottom"/>
    </w:pPr>
    <w:rPr>
      <w:rFonts w:ascii="Arial" w:hAnsi="Arial" w:cs="Arial"/>
      <w:kern w:val="0"/>
      <w:sz w:val="20"/>
      <w:szCs w:val="20"/>
      <w:lang w:eastAsia="en-US" w:bidi="he-IL"/>
    </w:rPr>
  </w:style>
  <w:style w:type="paragraph" w:customStyle="1" w:styleId="Note">
    <w:name w:val="Note"/>
    <w:basedOn w:val="a9"/>
    <w:uiPriority w:val="99"/>
    <w:qFormat/>
    <w:rsid w:val="0021645E"/>
    <w:pPr>
      <w:widowControl/>
      <w:spacing w:before="120" w:after="120" w:line="252" w:lineRule="auto"/>
      <w:ind w:left="1080" w:hanging="720"/>
      <w:jc w:val="left"/>
    </w:pPr>
    <w:rPr>
      <w:rFonts w:ascii="Arial" w:hAnsi="Times New Roman" w:cs="Arial"/>
      <w:kern w:val="0"/>
      <w:sz w:val="17"/>
      <w:szCs w:val="24"/>
      <w:lang w:eastAsia="en-US" w:bidi="en-US"/>
    </w:rPr>
  </w:style>
  <w:style w:type="paragraph" w:customStyle="1" w:styleId="Style1">
    <w:name w:val="Style1"/>
    <w:basedOn w:val="10"/>
    <w:uiPriority w:val="99"/>
    <w:qFormat/>
    <w:rsid w:val="0021645E"/>
    <w:pPr>
      <w:keepNext w:val="0"/>
      <w:keepLines w:val="0"/>
      <w:pageBreakBefore/>
      <w:widowControl/>
      <w:numPr>
        <w:numId w:val="0"/>
      </w:numPr>
      <w:pBdr>
        <w:bottom w:val="thinThickSmallGap" w:sz="12" w:space="1" w:color="943634"/>
      </w:pBdr>
      <w:tabs>
        <w:tab w:val="left" w:pos="432"/>
      </w:tabs>
      <w:spacing w:before="240" w:after="60" w:line="240" w:lineRule="auto"/>
      <w:ind w:left="432" w:hanging="432"/>
      <w:jc w:val="left"/>
    </w:pPr>
    <w:rPr>
      <w:rFonts w:ascii="Arial" w:hAnsi="Arial" w:cs="Arial"/>
      <w:bCs w:val="0"/>
      <w:caps/>
      <w:color w:val="632423"/>
      <w:spacing w:val="20"/>
      <w:kern w:val="32"/>
      <w:sz w:val="32"/>
      <w:szCs w:val="32"/>
      <w:lang w:val="en-US" w:eastAsia="en-US" w:bidi="en-US"/>
    </w:rPr>
  </w:style>
  <w:style w:type="character" w:customStyle="1" w:styleId="Char1e">
    <w:name w:val="明显引用 Char1"/>
    <w:uiPriority w:val="30"/>
    <w:qFormat/>
    <w:rsid w:val="0021645E"/>
    <w:rPr>
      <w:b/>
      <w:bCs/>
      <w:i/>
      <w:iCs/>
      <w:color w:val="4F81BD"/>
      <w:kern w:val="2"/>
      <w:sz w:val="21"/>
      <w:szCs w:val="22"/>
    </w:rPr>
  </w:style>
  <w:style w:type="paragraph" w:customStyle="1" w:styleId="Reference">
    <w:name w:val="Reference"/>
    <w:basedOn w:val="a9"/>
    <w:uiPriority w:val="99"/>
    <w:qFormat/>
    <w:rsid w:val="0021645E"/>
    <w:pPr>
      <w:widowControl/>
      <w:tabs>
        <w:tab w:val="left" w:pos="432"/>
      </w:tabs>
      <w:spacing w:before="120" w:after="120"/>
      <w:ind w:left="432" w:hanging="432"/>
      <w:jc w:val="left"/>
    </w:pPr>
    <w:rPr>
      <w:rFonts w:ascii="Arial" w:eastAsia="黑体" w:hAnsi="Arial" w:cs="Arial"/>
      <w:kern w:val="0"/>
      <w:sz w:val="18"/>
      <w:szCs w:val="20"/>
      <w:lang w:eastAsia="ko-KR"/>
    </w:rPr>
  </w:style>
  <w:style w:type="paragraph" w:customStyle="1" w:styleId="Style247">
    <w:name w:val="_Style 247"/>
    <w:next w:val="a9"/>
    <w:uiPriority w:val="99"/>
    <w:qFormat/>
    <w:rsid w:val="0021645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afffffff">
    <w:name w:val="目次、标准名称标题"/>
    <w:basedOn w:val="afff0"/>
    <w:next w:val="afff6"/>
    <w:uiPriority w:val="99"/>
    <w:qFormat/>
    <w:rsid w:val="0021645E"/>
    <w:pPr>
      <w:spacing w:line="460" w:lineRule="exact"/>
      <w:ind w:firstLineChars="0" w:firstLine="0"/>
    </w:pPr>
  </w:style>
  <w:style w:type="paragraph" w:customStyle="1" w:styleId="afffffff0">
    <w:name w:val="其他发布部门"/>
    <w:basedOn w:val="afffff5"/>
    <w:uiPriority w:val="99"/>
    <w:qFormat/>
    <w:rsid w:val="0021645E"/>
    <w:pPr>
      <w:tabs>
        <w:tab w:val="left" w:pos="1008"/>
      </w:tabs>
      <w:spacing w:line="0" w:lineRule="atLeast"/>
      <w:ind w:left="1008" w:hanging="1008"/>
    </w:pPr>
    <w:rPr>
      <w:rFonts w:ascii="黑体" w:eastAsia="黑体"/>
      <w:b w:val="0"/>
    </w:rPr>
  </w:style>
  <w:style w:type="paragraph" w:customStyle="1" w:styleId="afffffff1">
    <w:name w:val="五级无标题条"/>
    <w:basedOn w:val="a9"/>
    <w:uiPriority w:val="99"/>
    <w:qFormat/>
    <w:rsid w:val="0021645E"/>
    <w:rPr>
      <w:rFonts w:ascii="Times New Roman" w:hAnsi="Times New Roman"/>
      <w:szCs w:val="24"/>
    </w:rPr>
  </w:style>
  <w:style w:type="paragraph" w:customStyle="1" w:styleId="afffffff2">
    <w:name w:val="正文表标题"/>
    <w:next w:val="afff6"/>
    <w:uiPriority w:val="99"/>
    <w:qFormat/>
    <w:rsid w:val="0021645E"/>
    <w:pPr>
      <w:jc w:val="center"/>
    </w:pPr>
    <w:rPr>
      <w:rFonts w:ascii="黑体" w:eastAsia="黑体"/>
      <w:sz w:val="21"/>
    </w:rPr>
  </w:style>
  <w:style w:type="paragraph" w:customStyle="1" w:styleId="afffffff3">
    <w:name w:val="字母编号列项（一级）"/>
    <w:uiPriority w:val="99"/>
    <w:qFormat/>
    <w:rsid w:val="0021645E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1fd">
    <w:name w:val="_标题1"/>
    <w:basedOn w:val="10"/>
    <w:next w:val="a9"/>
    <w:uiPriority w:val="99"/>
    <w:qFormat/>
    <w:rsid w:val="0021645E"/>
    <w:pPr>
      <w:keepNext w:val="0"/>
      <w:keepLines w:val="0"/>
      <w:pageBreakBefore/>
      <w:widowControl/>
      <w:numPr>
        <w:numId w:val="0"/>
      </w:numPr>
      <w:pBdr>
        <w:bottom w:val="thinThickSmallGap" w:sz="12" w:space="1" w:color="943634"/>
      </w:pBdr>
      <w:spacing w:before="100" w:beforeAutospacing="1" w:after="100" w:afterAutospacing="1" w:line="360" w:lineRule="auto"/>
      <w:jc w:val="center"/>
    </w:pPr>
    <w:rPr>
      <w:rFonts w:ascii="黑体" w:hAnsi="宋体"/>
      <w:b w:val="0"/>
      <w:bCs w:val="0"/>
      <w:caps/>
      <w:color w:val="000000"/>
      <w:spacing w:val="20"/>
      <w:kern w:val="0"/>
      <w:sz w:val="32"/>
      <w:szCs w:val="28"/>
      <w:lang w:val="de-DE" w:eastAsia="en-US" w:bidi="en-US"/>
    </w:rPr>
  </w:style>
  <w:style w:type="paragraph" w:customStyle="1" w:styleId="Body">
    <w:name w:val="Body"/>
    <w:uiPriority w:val="99"/>
    <w:qFormat/>
    <w:rsid w:val="0021645E"/>
    <w:pPr>
      <w:spacing w:after="180" w:line="312" w:lineRule="auto"/>
      <w:jc w:val="both"/>
    </w:pPr>
    <w:rPr>
      <w:rFonts w:ascii="Helvetica" w:eastAsia="Helvetica" w:hAnsi="Helvetica"/>
      <w:color w:val="000000"/>
      <w:sz w:val="24"/>
      <w:szCs w:val="22"/>
      <w:u w:color="000000"/>
    </w:rPr>
  </w:style>
  <w:style w:type="paragraph" w:customStyle="1" w:styleId="TOC51">
    <w:name w:val="TOC 51"/>
    <w:basedOn w:val="a9"/>
    <w:uiPriority w:val="99"/>
    <w:qFormat/>
    <w:rsid w:val="0021645E"/>
    <w:pPr>
      <w:widowControl/>
      <w:tabs>
        <w:tab w:val="right" w:pos="9632"/>
      </w:tabs>
      <w:suppressAutoHyphens/>
      <w:spacing w:before="60" w:after="60" w:line="252" w:lineRule="auto"/>
      <w:ind w:left="283"/>
      <w:jc w:val="left"/>
    </w:pPr>
    <w:rPr>
      <w:rFonts w:ascii="Helvetica" w:eastAsia="Helvetica" w:hAnsi="Helvetica"/>
      <w:color w:val="000000"/>
      <w:kern w:val="0"/>
      <w:sz w:val="24"/>
      <w:szCs w:val="20"/>
      <w:u w:color="000000"/>
      <w:lang w:eastAsia="en-US" w:bidi="en-US"/>
    </w:rPr>
  </w:style>
  <w:style w:type="paragraph" w:customStyle="1" w:styleId="CaptionTable">
    <w:name w:val="Caption Table"/>
    <w:basedOn w:val="a9"/>
    <w:next w:val="a9"/>
    <w:uiPriority w:val="99"/>
    <w:qFormat/>
    <w:rsid w:val="0021645E"/>
    <w:pPr>
      <w:widowControl/>
      <w:autoSpaceDE w:val="0"/>
      <w:autoSpaceDN w:val="0"/>
      <w:adjustRightInd w:val="0"/>
      <w:spacing w:after="80" w:line="252" w:lineRule="auto"/>
      <w:jc w:val="left"/>
    </w:pPr>
    <w:rPr>
      <w:rFonts w:ascii="Arial" w:hAnsi="Arial"/>
      <w:kern w:val="0"/>
      <w:sz w:val="24"/>
      <w:szCs w:val="24"/>
      <w:lang w:eastAsia="en-US" w:bidi="en-US"/>
    </w:rPr>
  </w:style>
  <w:style w:type="paragraph" w:customStyle="1" w:styleId="AuthorNamesAffiliations">
    <w:name w:val="Author Names &amp; Affiliations"/>
    <w:basedOn w:val="1fc"/>
    <w:next w:val="1fc"/>
    <w:uiPriority w:val="99"/>
    <w:qFormat/>
    <w:rsid w:val="0021645E"/>
    <w:pPr>
      <w:spacing w:before="0" w:after="0"/>
      <w:jc w:val="center"/>
    </w:pPr>
    <w:rPr>
      <w:sz w:val="24"/>
    </w:rPr>
  </w:style>
  <w:style w:type="paragraph" w:customStyle="1" w:styleId="DocTextChinese">
    <w:name w:val="Doc Text Chinese"/>
    <w:basedOn w:val="a9"/>
    <w:uiPriority w:val="99"/>
    <w:qFormat/>
    <w:rsid w:val="0021645E"/>
    <w:pPr>
      <w:widowControl/>
      <w:spacing w:before="120" w:after="120" w:line="252" w:lineRule="auto"/>
      <w:jc w:val="left"/>
    </w:pPr>
    <w:rPr>
      <w:rFonts w:ascii="Arial" w:hAnsi="宋体" w:cs="Arial"/>
      <w:kern w:val="0"/>
      <w:sz w:val="22"/>
      <w:szCs w:val="24"/>
      <w:lang w:eastAsia="en-US" w:bidi="en-US"/>
    </w:rPr>
  </w:style>
  <w:style w:type="paragraph" w:customStyle="1" w:styleId="TextBodyBulletinChinese">
    <w:name w:val="Text Body Bulletin Chinese"/>
    <w:basedOn w:val="TextBodyBulletin"/>
    <w:uiPriority w:val="99"/>
    <w:qFormat/>
    <w:rsid w:val="0021645E"/>
  </w:style>
  <w:style w:type="paragraph" w:customStyle="1" w:styleId="Figure">
    <w:name w:val="Figure"/>
    <w:basedOn w:val="a9"/>
    <w:uiPriority w:val="99"/>
    <w:qFormat/>
    <w:rsid w:val="0021645E"/>
    <w:pPr>
      <w:widowControl/>
      <w:spacing w:before="120" w:after="240"/>
      <w:ind w:left="720" w:right="720"/>
      <w:jc w:val="left"/>
    </w:pPr>
    <w:rPr>
      <w:rFonts w:ascii="Arial" w:eastAsia="黑体" w:hAnsi="Arial" w:cs="Arial"/>
      <w:kern w:val="0"/>
      <w:sz w:val="18"/>
      <w:szCs w:val="20"/>
      <w:lang w:eastAsia="ko-KR"/>
    </w:rPr>
  </w:style>
  <w:style w:type="paragraph" w:customStyle="1" w:styleId="125">
    <w:name w:val="样式 样式 一级条标题 + 黑色 + 行距: 多倍行距 1.25 字行"/>
    <w:basedOn w:val="a9"/>
    <w:uiPriority w:val="99"/>
    <w:qFormat/>
    <w:rsid w:val="0021645E"/>
    <w:pPr>
      <w:widowControl/>
      <w:spacing w:line="300" w:lineRule="auto"/>
      <w:ind w:left="900"/>
      <w:jc w:val="left"/>
      <w:outlineLvl w:val="2"/>
    </w:pPr>
    <w:rPr>
      <w:rFonts w:ascii="Times New Roman" w:eastAsia="黑体" w:hAnsi="Times New Roman" w:cs="宋体"/>
      <w:color w:val="000000"/>
      <w:kern w:val="0"/>
      <w:szCs w:val="20"/>
    </w:rPr>
  </w:style>
  <w:style w:type="paragraph" w:customStyle="1" w:styleId="yj0">
    <w:name w:val="yj主标题"/>
    <w:basedOn w:val="yj1"/>
    <w:next w:val="1f"/>
    <w:uiPriority w:val="99"/>
    <w:qFormat/>
    <w:rsid w:val="0021645E"/>
    <w:pPr>
      <w:jc w:val="center"/>
    </w:pPr>
    <w:rPr>
      <w:rFonts w:eastAsia="黑体"/>
      <w:b/>
      <w:sz w:val="44"/>
    </w:rPr>
  </w:style>
  <w:style w:type="paragraph" w:customStyle="1" w:styleId="yj1">
    <w:name w:val="yj正文"/>
    <w:basedOn w:val="a9"/>
    <w:uiPriority w:val="99"/>
    <w:qFormat/>
    <w:rsid w:val="0021645E"/>
    <w:pPr>
      <w:spacing w:beforeLines="50" w:line="360" w:lineRule="auto"/>
      <w:jc w:val="left"/>
    </w:pPr>
    <w:rPr>
      <w:rFonts w:ascii="Times New Roman" w:hAnsi="Times New Roman"/>
      <w:sz w:val="24"/>
      <w:szCs w:val="44"/>
    </w:rPr>
  </w:style>
  <w:style w:type="paragraph" w:customStyle="1" w:styleId="yj2">
    <w:name w:val="yj符号编号"/>
    <w:basedOn w:val="yj1"/>
    <w:uiPriority w:val="99"/>
    <w:qFormat/>
    <w:rsid w:val="0021645E"/>
    <w:pPr>
      <w:tabs>
        <w:tab w:val="left" w:pos="420"/>
      </w:tabs>
      <w:ind w:left="420" w:hanging="420"/>
    </w:pPr>
  </w:style>
  <w:style w:type="paragraph" w:customStyle="1" w:styleId="34">
    <w:name w:val="普通(网站)3"/>
    <w:basedOn w:val="a9"/>
    <w:uiPriority w:val="99"/>
    <w:qFormat/>
    <w:rsid w:val="0021645E"/>
    <w:pPr>
      <w:widowControl/>
      <w:suppressAutoHyphens/>
      <w:spacing w:before="280" w:after="280"/>
      <w:jc w:val="left"/>
    </w:pPr>
    <w:rPr>
      <w:rFonts w:ascii="宋体" w:hAnsi="宋体" w:hint="eastAsia"/>
      <w:color w:val="000000"/>
      <w:kern w:val="1"/>
      <w:sz w:val="24"/>
      <w:szCs w:val="24"/>
      <w:lang w:eastAsia="ar-SA"/>
    </w:rPr>
  </w:style>
  <w:style w:type="paragraph" w:customStyle="1" w:styleId="afffffff4">
    <w:name w:val="无标题条"/>
    <w:next w:val="afff6"/>
    <w:uiPriority w:val="99"/>
    <w:qFormat/>
    <w:rsid w:val="0021645E"/>
    <w:pPr>
      <w:tabs>
        <w:tab w:val="left" w:pos="1296"/>
      </w:tabs>
      <w:ind w:left="1296" w:hanging="1296"/>
      <w:jc w:val="both"/>
    </w:pPr>
    <w:rPr>
      <w:sz w:val="21"/>
    </w:rPr>
  </w:style>
  <w:style w:type="paragraph" w:customStyle="1" w:styleId="xl24">
    <w:name w:val="xl24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28">
    <w:name w:val="xl28"/>
    <w:basedOn w:val="a9"/>
    <w:uiPriority w:val="99"/>
    <w:qFormat/>
    <w:rsid w:val="0021645E"/>
    <w:pPr>
      <w:widowControl/>
      <w:spacing w:before="100" w:beforeAutospacing="1" w:after="100" w:afterAutospacing="1"/>
      <w:jc w:val="center"/>
      <w:textAlignment w:val="top"/>
    </w:pPr>
    <w:rPr>
      <w:rFonts w:ascii="宋体" w:hAnsi="宋体"/>
      <w:kern w:val="0"/>
      <w:sz w:val="24"/>
      <w:szCs w:val="24"/>
    </w:rPr>
  </w:style>
  <w:style w:type="paragraph" w:customStyle="1" w:styleId="xl32">
    <w:name w:val="xl32"/>
    <w:basedOn w:val="a9"/>
    <w:uiPriority w:val="99"/>
    <w:qFormat/>
    <w:rsid w:val="0021645E"/>
    <w:pPr>
      <w:widowControl/>
      <w:spacing w:before="100" w:beforeAutospacing="1" w:after="100" w:afterAutospacing="1"/>
      <w:jc w:val="center"/>
    </w:pPr>
    <w:rPr>
      <w:rFonts w:ascii="宋体" w:hAnsi="宋体"/>
      <w:color w:val="FF00FF"/>
      <w:kern w:val="0"/>
      <w:sz w:val="24"/>
      <w:szCs w:val="24"/>
    </w:rPr>
  </w:style>
  <w:style w:type="paragraph" w:customStyle="1" w:styleId="font6">
    <w:name w:val="font6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xl36">
    <w:name w:val="xl36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40">
    <w:name w:val="xl40"/>
    <w:basedOn w:val="a9"/>
    <w:uiPriority w:val="99"/>
    <w:qFormat/>
    <w:rsid w:val="0021645E"/>
    <w:pPr>
      <w:widowControl/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44">
    <w:name w:val="xl44"/>
    <w:basedOn w:val="a9"/>
    <w:uiPriority w:val="99"/>
    <w:qFormat/>
    <w:rsid w:val="0021645E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xl48">
    <w:name w:val="xl48"/>
    <w:basedOn w:val="a9"/>
    <w:uiPriority w:val="99"/>
    <w:qFormat/>
    <w:rsid w:val="0021645E"/>
    <w:pPr>
      <w:widowControl/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FormText">
    <w:name w:val="Form Text"/>
    <w:uiPriority w:val="99"/>
    <w:qFormat/>
    <w:rsid w:val="0021645E"/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spacing w:before="60" w:after="60" w:line="252" w:lineRule="auto"/>
    </w:pPr>
    <w:rPr>
      <w:rFonts w:ascii="Helvetica Neue Light" w:eastAsia="Helvetica Neue Light" w:hAnsi="Helvetica Neue Light"/>
      <w:color w:val="000000"/>
      <w:sz w:val="22"/>
      <w:szCs w:val="22"/>
      <w:u w:color="000000"/>
    </w:rPr>
  </w:style>
  <w:style w:type="paragraph" w:customStyle="1" w:styleId="afffffff5">
    <w:name w:val=".."/>
    <w:basedOn w:val="Default"/>
    <w:next w:val="Default"/>
    <w:uiPriority w:val="99"/>
    <w:qFormat/>
    <w:rsid w:val="0021645E"/>
    <w:pPr>
      <w:widowControl/>
    </w:pPr>
    <w:rPr>
      <w:rFonts w:ascii="仿宋_GB2312" w:eastAsia="仿宋_GB2312" w:cs="Times New Roman"/>
      <w:color w:val="auto"/>
    </w:rPr>
  </w:style>
  <w:style w:type="paragraph" w:customStyle="1" w:styleId="p17">
    <w:name w:val="p17"/>
    <w:basedOn w:val="a9"/>
    <w:uiPriority w:val="99"/>
    <w:qFormat/>
    <w:rsid w:val="0021645E"/>
    <w:pPr>
      <w:widowControl/>
      <w:ind w:firstLine="420"/>
    </w:pPr>
    <w:rPr>
      <w:rFonts w:ascii="宋体" w:hAnsi="宋体" w:cs="宋体"/>
      <w:kern w:val="0"/>
      <w:szCs w:val="21"/>
    </w:rPr>
  </w:style>
  <w:style w:type="paragraph" w:customStyle="1" w:styleId="p16">
    <w:name w:val="p16"/>
    <w:basedOn w:val="a9"/>
    <w:uiPriority w:val="99"/>
    <w:qFormat/>
    <w:rsid w:val="0021645E"/>
    <w:pPr>
      <w:widowControl/>
    </w:pPr>
    <w:rPr>
      <w:rFonts w:ascii="黑体" w:eastAsia="黑体" w:hAnsi="宋体" w:cs="宋体"/>
      <w:kern w:val="0"/>
      <w:szCs w:val="21"/>
    </w:rPr>
  </w:style>
  <w:style w:type="paragraph" w:customStyle="1" w:styleId="35">
    <w:name w:val="标题3"/>
    <w:basedOn w:val="a9"/>
    <w:uiPriority w:val="99"/>
    <w:qFormat/>
    <w:rsid w:val="0021645E"/>
    <w:pPr>
      <w:jc w:val="left"/>
      <w:outlineLvl w:val="2"/>
    </w:pPr>
    <w:rPr>
      <w:rFonts w:ascii="Arial" w:hAnsi="Arial"/>
      <w:b/>
      <w:sz w:val="28"/>
      <w:szCs w:val="24"/>
    </w:rPr>
  </w:style>
  <w:style w:type="paragraph" w:customStyle="1" w:styleId="afffffff6">
    <w:name w:val="附录图标题"/>
    <w:next w:val="afff6"/>
    <w:uiPriority w:val="99"/>
    <w:qFormat/>
    <w:rsid w:val="0021645E"/>
    <w:pPr>
      <w:jc w:val="center"/>
    </w:pPr>
    <w:rPr>
      <w:rFonts w:ascii="黑体" w:eastAsia="黑体"/>
      <w:sz w:val="21"/>
    </w:rPr>
  </w:style>
  <w:style w:type="paragraph" w:customStyle="1" w:styleId="afffffff7">
    <w:name w:val="三级无标题条"/>
    <w:basedOn w:val="a9"/>
    <w:uiPriority w:val="99"/>
    <w:qFormat/>
    <w:rsid w:val="0021645E"/>
    <w:rPr>
      <w:rFonts w:ascii="Times New Roman" w:hAnsi="Times New Roman"/>
      <w:szCs w:val="24"/>
    </w:rPr>
  </w:style>
  <w:style w:type="paragraph" w:customStyle="1" w:styleId="afffffff8">
    <w:name w:val="正文图标题"/>
    <w:next w:val="afff6"/>
    <w:uiPriority w:val="99"/>
    <w:qFormat/>
    <w:rsid w:val="0021645E"/>
    <w:pPr>
      <w:jc w:val="center"/>
    </w:pPr>
    <w:rPr>
      <w:rFonts w:ascii="黑体" w:eastAsia="黑体"/>
      <w:sz w:val="21"/>
    </w:rPr>
  </w:style>
  <w:style w:type="paragraph" w:customStyle="1" w:styleId="afffffff9">
    <w:name w:val="引用文件"/>
    <w:basedOn w:val="a9"/>
    <w:uiPriority w:val="99"/>
    <w:qFormat/>
    <w:rsid w:val="0021645E"/>
    <w:pPr>
      <w:tabs>
        <w:tab w:val="left" w:pos="2100"/>
      </w:tabs>
      <w:adjustRightInd w:val="0"/>
      <w:ind w:firstLine="420"/>
      <w:jc w:val="left"/>
      <w:textAlignment w:val="baseline"/>
    </w:pPr>
    <w:rPr>
      <w:rFonts w:ascii="宋体" w:hAnsi="Times New Roman"/>
      <w:kern w:val="0"/>
      <w:szCs w:val="20"/>
    </w:rPr>
  </w:style>
  <w:style w:type="paragraph" w:customStyle="1" w:styleId="BodyBullet">
    <w:name w:val="Body Bullet"/>
    <w:uiPriority w:val="99"/>
    <w:qFormat/>
    <w:rsid w:val="0021645E"/>
    <w:pPr>
      <w:spacing w:after="180" w:line="312" w:lineRule="auto"/>
      <w:jc w:val="both"/>
    </w:pPr>
    <w:rPr>
      <w:rFonts w:ascii="Helvetica" w:eastAsia="Helvetica" w:hAnsi="Helvetica"/>
      <w:color w:val="000000"/>
      <w:sz w:val="24"/>
      <w:szCs w:val="22"/>
      <w:u w:color="000000"/>
    </w:rPr>
  </w:style>
  <w:style w:type="paragraph" w:customStyle="1" w:styleId="TextBodyChinseIndent">
    <w:name w:val="Text Body Chinse Indent"/>
    <w:basedOn w:val="a9"/>
    <w:uiPriority w:val="99"/>
    <w:qFormat/>
    <w:rsid w:val="0021645E"/>
    <w:pPr>
      <w:widowControl/>
      <w:spacing w:before="120" w:after="240" w:line="252" w:lineRule="auto"/>
      <w:ind w:left="720"/>
      <w:jc w:val="left"/>
    </w:pPr>
    <w:rPr>
      <w:rFonts w:ascii="Times New Roman" w:hAnsi="Times New Roman" w:cs="Arial"/>
      <w:kern w:val="0"/>
      <w:sz w:val="22"/>
      <w:szCs w:val="24"/>
      <w:lang w:eastAsia="en-US" w:bidi="en-US"/>
    </w:rPr>
  </w:style>
  <w:style w:type="paragraph" w:customStyle="1" w:styleId="SECTIONHEADING">
    <w:name w:val="SECTION HEADING"/>
    <w:basedOn w:val="a9"/>
    <w:next w:val="1fc"/>
    <w:uiPriority w:val="99"/>
    <w:qFormat/>
    <w:rsid w:val="0021645E"/>
    <w:pPr>
      <w:widowControl/>
      <w:overflowPunct w:val="0"/>
      <w:autoSpaceDE w:val="0"/>
      <w:autoSpaceDN w:val="0"/>
      <w:adjustRightInd w:val="0"/>
      <w:spacing w:after="200" w:line="252" w:lineRule="auto"/>
      <w:jc w:val="center"/>
      <w:textAlignment w:val="baseline"/>
    </w:pPr>
    <w:rPr>
      <w:rFonts w:ascii="Arial" w:hAnsi="Arial"/>
      <w:b/>
      <w:caps/>
      <w:kern w:val="0"/>
      <w:sz w:val="22"/>
      <w:szCs w:val="20"/>
      <w:lang w:eastAsia="en-US" w:bidi="en-US"/>
    </w:rPr>
  </w:style>
  <w:style w:type="paragraph" w:customStyle="1" w:styleId="FigureCaption">
    <w:name w:val="Figure Caption"/>
    <w:basedOn w:val="af"/>
    <w:uiPriority w:val="99"/>
    <w:qFormat/>
    <w:rsid w:val="0021645E"/>
    <w:pPr>
      <w:widowControl/>
      <w:suppressLineNumbers w:val="0"/>
      <w:suppressAutoHyphens w:val="0"/>
      <w:spacing w:line="252" w:lineRule="auto"/>
      <w:jc w:val="center"/>
    </w:pPr>
    <w:rPr>
      <w:rFonts w:ascii="Arial" w:hAnsi="Arial"/>
      <w:b/>
      <w:i w:val="0"/>
      <w:iCs w:val="0"/>
      <w:caps/>
      <w:color w:val="auto"/>
      <w:spacing w:val="10"/>
      <w:kern w:val="0"/>
      <w:sz w:val="17"/>
      <w:szCs w:val="18"/>
      <w:lang w:eastAsia="zh-CN" w:bidi="en-US"/>
    </w:rPr>
  </w:style>
  <w:style w:type="paragraph" w:customStyle="1" w:styleId="TextBodyChinese-Note">
    <w:name w:val="Text Body Chinese - Note"/>
    <w:basedOn w:val="TextBodyChinese"/>
    <w:uiPriority w:val="99"/>
    <w:qFormat/>
    <w:rsid w:val="0021645E"/>
    <w:pPr>
      <w:ind w:left="1080" w:hanging="720"/>
    </w:pPr>
  </w:style>
  <w:style w:type="character" w:customStyle="1" w:styleId="Char1f">
    <w:name w:val="引用 Char1"/>
    <w:uiPriority w:val="29"/>
    <w:qFormat/>
    <w:rsid w:val="0021645E"/>
    <w:rPr>
      <w:i/>
      <w:iCs/>
      <w:color w:val="000000"/>
      <w:kern w:val="2"/>
      <w:sz w:val="21"/>
      <w:szCs w:val="22"/>
    </w:rPr>
  </w:style>
  <w:style w:type="paragraph" w:customStyle="1" w:styleId="44">
    <w:name w:val="4"/>
    <w:basedOn w:val="a9"/>
    <w:uiPriority w:val="99"/>
    <w:qFormat/>
    <w:rsid w:val="0021645E"/>
    <w:rPr>
      <w:rFonts w:ascii="Times New Roman" w:hAnsi="Times New Roman"/>
      <w:szCs w:val="24"/>
    </w:rPr>
  </w:style>
  <w:style w:type="paragraph" w:customStyle="1" w:styleId="810">
    <w:name w:val="标题 81"/>
    <w:basedOn w:val="a9"/>
    <w:next w:val="a9"/>
    <w:uiPriority w:val="99"/>
    <w:qFormat/>
    <w:rsid w:val="0021645E"/>
    <w:pPr>
      <w:keepNext/>
      <w:keepLines/>
      <w:tabs>
        <w:tab w:val="left" w:pos="2880"/>
        <w:tab w:val="left" w:pos="3360"/>
      </w:tabs>
      <w:suppressAutoHyphens/>
      <w:spacing w:before="240" w:after="64" w:line="320" w:lineRule="auto"/>
      <w:ind w:left="2880" w:hanging="420"/>
      <w:outlineLvl w:val="7"/>
    </w:pPr>
    <w:rPr>
      <w:rFonts w:ascii="Cambria" w:hAnsi="Cambria" w:hint="eastAsia"/>
      <w:color w:val="000000"/>
      <w:kern w:val="1"/>
      <w:sz w:val="24"/>
      <w:szCs w:val="24"/>
      <w:lang w:eastAsia="ar-SA"/>
    </w:rPr>
  </w:style>
  <w:style w:type="paragraph" w:customStyle="1" w:styleId="afffffffa">
    <w:name w:val="列项·"/>
    <w:uiPriority w:val="99"/>
    <w:qFormat/>
    <w:rsid w:val="0021645E"/>
    <w:pPr>
      <w:tabs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fffb">
    <w:name w:val="数字编号列项（二级）"/>
    <w:uiPriority w:val="99"/>
    <w:qFormat/>
    <w:rsid w:val="0021645E"/>
    <w:pPr>
      <w:tabs>
        <w:tab w:val="left" w:pos="1152"/>
      </w:tabs>
      <w:ind w:left="1152" w:hanging="1152"/>
      <w:jc w:val="both"/>
    </w:pPr>
    <w:rPr>
      <w:rFonts w:ascii="宋体"/>
      <w:sz w:val="21"/>
    </w:rPr>
  </w:style>
  <w:style w:type="paragraph" w:customStyle="1" w:styleId="afffffffc">
    <w:name w:val="文献分类号"/>
    <w:uiPriority w:val="99"/>
    <w:qFormat/>
    <w:rsid w:val="0021645E"/>
    <w:pPr>
      <w:widowControl w:val="0"/>
      <w:textAlignment w:val="center"/>
    </w:pPr>
    <w:rPr>
      <w:rFonts w:eastAsia="黑体"/>
      <w:sz w:val="21"/>
    </w:rPr>
  </w:style>
  <w:style w:type="paragraph" w:customStyle="1" w:styleId="font5">
    <w:name w:val="font5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xl27">
    <w:name w:val="xl27"/>
    <w:basedOn w:val="a9"/>
    <w:uiPriority w:val="99"/>
    <w:qFormat/>
    <w:rsid w:val="0021645E"/>
    <w:pPr>
      <w:widowControl/>
      <w:spacing w:before="100" w:beforeAutospacing="1" w:after="100" w:afterAutospacing="1"/>
      <w:jc w:val="left"/>
      <w:textAlignment w:val="top"/>
    </w:pPr>
    <w:rPr>
      <w:rFonts w:ascii="宋体" w:hAnsi="宋体"/>
      <w:kern w:val="0"/>
      <w:sz w:val="24"/>
      <w:szCs w:val="24"/>
    </w:rPr>
  </w:style>
  <w:style w:type="paragraph" w:customStyle="1" w:styleId="xl31">
    <w:name w:val="xl31"/>
    <w:basedOn w:val="a9"/>
    <w:uiPriority w:val="99"/>
    <w:qFormat/>
    <w:rsid w:val="0021645E"/>
    <w:pPr>
      <w:widowControl/>
      <w:spacing w:before="100" w:beforeAutospacing="1" w:after="100" w:afterAutospacing="1"/>
      <w:jc w:val="left"/>
      <w:textAlignment w:val="top"/>
    </w:pPr>
    <w:rPr>
      <w:rFonts w:ascii="宋体" w:hAnsi="宋体"/>
      <w:color w:val="FF0000"/>
      <w:kern w:val="0"/>
      <w:sz w:val="24"/>
      <w:szCs w:val="24"/>
    </w:rPr>
  </w:style>
  <w:style w:type="paragraph" w:customStyle="1" w:styleId="1fe">
    <w:name w:val="样式 标题 1 +"/>
    <w:basedOn w:val="10"/>
    <w:uiPriority w:val="99"/>
    <w:qFormat/>
    <w:rsid w:val="0021645E"/>
    <w:pPr>
      <w:numPr>
        <w:numId w:val="0"/>
      </w:numPr>
      <w:spacing w:before="0" w:after="0" w:line="240" w:lineRule="auto"/>
    </w:pPr>
    <w:rPr>
      <w:rFonts w:ascii="Times New Roman" w:hAnsi="Times New Roman"/>
      <w:kern w:val="0"/>
      <w:sz w:val="21"/>
      <w:lang w:val="en-US"/>
    </w:rPr>
  </w:style>
  <w:style w:type="paragraph" w:customStyle="1" w:styleId="xl35">
    <w:name w:val="xl35"/>
    <w:basedOn w:val="a9"/>
    <w:uiPriority w:val="99"/>
    <w:qFormat/>
    <w:rsid w:val="0021645E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39">
    <w:name w:val="xl39"/>
    <w:basedOn w:val="a9"/>
    <w:uiPriority w:val="99"/>
    <w:qFormat/>
    <w:rsid w:val="0021645E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43">
    <w:name w:val="xl43"/>
    <w:basedOn w:val="a9"/>
    <w:uiPriority w:val="99"/>
    <w:qFormat/>
    <w:rsid w:val="0021645E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47">
    <w:name w:val="xl47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DocTitle">
    <w:name w:val="Doc Title"/>
    <w:basedOn w:val="a9"/>
    <w:uiPriority w:val="99"/>
    <w:qFormat/>
    <w:rsid w:val="0021645E"/>
    <w:pPr>
      <w:widowControl/>
      <w:spacing w:before="240" w:after="480"/>
      <w:jc w:val="left"/>
    </w:pPr>
    <w:rPr>
      <w:rFonts w:ascii="Arial" w:eastAsia="黑体" w:hAnsi="Arial" w:cs="Arial"/>
      <w:b/>
      <w:kern w:val="0"/>
      <w:sz w:val="32"/>
      <w:szCs w:val="20"/>
      <w:lang w:eastAsia="ko-KR"/>
    </w:rPr>
  </w:style>
  <w:style w:type="paragraph" w:customStyle="1" w:styleId="p19">
    <w:name w:val="p19"/>
    <w:basedOn w:val="a9"/>
    <w:uiPriority w:val="99"/>
    <w:qFormat/>
    <w:rsid w:val="0021645E"/>
    <w:pPr>
      <w:widowControl/>
    </w:pPr>
    <w:rPr>
      <w:rFonts w:ascii="黑体" w:eastAsia="黑体" w:hAnsi="宋体" w:cs="宋体"/>
      <w:kern w:val="0"/>
      <w:szCs w:val="21"/>
    </w:rPr>
  </w:style>
  <w:style w:type="paragraph" w:customStyle="1" w:styleId="p21">
    <w:name w:val="p21"/>
    <w:basedOn w:val="a9"/>
    <w:uiPriority w:val="99"/>
    <w:qFormat/>
    <w:rsid w:val="0021645E"/>
    <w:pPr>
      <w:widowControl/>
      <w:ind w:firstLine="420"/>
    </w:pPr>
    <w:rPr>
      <w:rFonts w:ascii="宋体" w:hAnsi="宋体" w:cs="宋体"/>
      <w:kern w:val="0"/>
      <w:szCs w:val="21"/>
    </w:rPr>
  </w:style>
  <w:style w:type="paragraph" w:customStyle="1" w:styleId="yj3">
    <w:name w:val="yj数字编号"/>
    <w:basedOn w:val="yj1"/>
    <w:uiPriority w:val="99"/>
    <w:qFormat/>
    <w:rsid w:val="0021645E"/>
    <w:pPr>
      <w:tabs>
        <w:tab w:val="left" w:pos="420"/>
      </w:tabs>
      <w:ind w:left="420" w:rightChars="100" w:right="210" w:hanging="420"/>
    </w:pPr>
  </w:style>
  <w:style w:type="paragraph" w:customStyle="1" w:styleId="afffffffd">
    <w:name w:val="示例"/>
    <w:next w:val="afff6"/>
    <w:uiPriority w:val="99"/>
    <w:qFormat/>
    <w:rsid w:val="0021645E"/>
    <w:pPr>
      <w:tabs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ffffe">
    <w:name w:val="列项说明"/>
    <w:basedOn w:val="a9"/>
    <w:uiPriority w:val="99"/>
    <w:qFormat/>
    <w:rsid w:val="0021645E"/>
    <w:pPr>
      <w:adjustRightInd w:val="0"/>
      <w:ind w:left="400" w:hanging="200"/>
      <w:jc w:val="left"/>
      <w:textAlignment w:val="baseline"/>
    </w:pPr>
    <w:rPr>
      <w:rFonts w:ascii="宋体" w:hAnsi="Times New Roman"/>
      <w:kern w:val="0"/>
      <w:szCs w:val="20"/>
    </w:rPr>
  </w:style>
  <w:style w:type="paragraph" w:customStyle="1" w:styleId="xl26">
    <w:name w:val="xl26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  <w:szCs w:val="24"/>
    </w:rPr>
  </w:style>
  <w:style w:type="paragraph" w:customStyle="1" w:styleId="xl30">
    <w:name w:val="xl30"/>
    <w:basedOn w:val="a9"/>
    <w:uiPriority w:val="99"/>
    <w:qFormat/>
    <w:rsid w:val="0021645E"/>
    <w:pPr>
      <w:widowControl/>
      <w:spacing w:before="100" w:beforeAutospacing="1" w:after="100" w:afterAutospacing="1"/>
      <w:jc w:val="center"/>
      <w:textAlignment w:val="top"/>
    </w:pPr>
    <w:rPr>
      <w:rFonts w:ascii="宋体" w:hAnsi="宋体"/>
      <w:color w:val="FF0000"/>
      <w:kern w:val="0"/>
      <w:sz w:val="24"/>
      <w:szCs w:val="24"/>
    </w:rPr>
  </w:style>
  <w:style w:type="paragraph" w:customStyle="1" w:styleId="xl34">
    <w:name w:val="xl34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xl38">
    <w:name w:val="xl38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42">
    <w:name w:val="xl42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46">
    <w:name w:val="xl46"/>
    <w:basedOn w:val="a9"/>
    <w:uiPriority w:val="99"/>
    <w:qFormat/>
    <w:rsid w:val="0021645E"/>
    <w:pPr>
      <w:widowControl/>
      <w:spacing w:before="100" w:beforeAutospacing="1" w:after="100" w:afterAutospacing="1"/>
      <w:jc w:val="center"/>
    </w:pPr>
    <w:rPr>
      <w:rFonts w:ascii="Times New Roman" w:hAnsi="Times New Roman"/>
      <w:kern w:val="0"/>
      <w:sz w:val="20"/>
      <w:szCs w:val="20"/>
    </w:rPr>
  </w:style>
  <w:style w:type="paragraph" w:customStyle="1" w:styleId="affffffff">
    <w:name w:val="正文 + 宋体"/>
    <w:basedOn w:val="a9"/>
    <w:uiPriority w:val="99"/>
    <w:qFormat/>
    <w:rsid w:val="0021645E"/>
    <w:pPr>
      <w:widowControl/>
    </w:pPr>
    <w:rPr>
      <w:rFonts w:ascii="宋体" w:hAnsi="宋体"/>
      <w:i/>
      <w:kern w:val="0"/>
      <w:sz w:val="20"/>
      <w:szCs w:val="20"/>
      <w:u w:val="single"/>
    </w:rPr>
  </w:style>
  <w:style w:type="paragraph" w:customStyle="1" w:styleId="p18">
    <w:name w:val="p18"/>
    <w:basedOn w:val="a9"/>
    <w:uiPriority w:val="99"/>
    <w:qFormat/>
    <w:rsid w:val="0021645E"/>
    <w:pPr>
      <w:widowControl/>
      <w:spacing w:before="156" w:after="156"/>
      <w:ind w:left="840" w:hanging="840"/>
    </w:pPr>
    <w:rPr>
      <w:rFonts w:ascii="黑体" w:eastAsia="黑体" w:hAnsi="宋体" w:cs="宋体"/>
      <w:kern w:val="0"/>
      <w:szCs w:val="21"/>
    </w:rPr>
  </w:style>
  <w:style w:type="paragraph" w:customStyle="1" w:styleId="affffffff0">
    <w:name w:val="条文脚注"/>
    <w:basedOn w:val="aff"/>
    <w:uiPriority w:val="99"/>
    <w:qFormat/>
    <w:rsid w:val="0021645E"/>
    <w:pPr>
      <w:adjustRightInd/>
      <w:ind w:leftChars="200" w:left="780" w:hangingChars="200" w:hanging="360"/>
      <w:jc w:val="both"/>
    </w:pPr>
    <w:rPr>
      <w:rFonts w:ascii="宋体"/>
      <w:kern w:val="2"/>
    </w:rPr>
  </w:style>
  <w:style w:type="paragraph" w:customStyle="1" w:styleId="affffffff1">
    <w:name w:val="正文左对齐"/>
    <w:basedOn w:val="a9"/>
    <w:uiPriority w:val="99"/>
    <w:qFormat/>
    <w:rsid w:val="0021645E"/>
    <w:pPr>
      <w:adjustRightInd w:val="0"/>
      <w:jc w:val="left"/>
      <w:textAlignment w:val="baseline"/>
    </w:pPr>
    <w:rPr>
      <w:rFonts w:ascii="宋体" w:hAnsi="Times New Roman"/>
      <w:kern w:val="0"/>
      <w:szCs w:val="20"/>
    </w:rPr>
  </w:style>
  <w:style w:type="paragraph" w:customStyle="1" w:styleId="xl25">
    <w:name w:val="xl25"/>
    <w:basedOn w:val="a9"/>
    <w:uiPriority w:val="99"/>
    <w:qFormat/>
    <w:rsid w:val="0021645E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29">
    <w:name w:val="xl29"/>
    <w:basedOn w:val="a9"/>
    <w:uiPriority w:val="99"/>
    <w:qFormat/>
    <w:rsid w:val="0021645E"/>
    <w:pPr>
      <w:widowControl/>
      <w:spacing w:before="100" w:beforeAutospacing="1" w:after="100" w:afterAutospacing="1"/>
      <w:jc w:val="left"/>
      <w:textAlignment w:val="top"/>
    </w:pPr>
    <w:rPr>
      <w:rFonts w:ascii="宋体" w:hAnsi="宋体"/>
      <w:kern w:val="0"/>
      <w:sz w:val="24"/>
      <w:szCs w:val="24"/>
    </w:rPr>
  </w:style>
  <w:style w:type="paragraph" w:customStyle="1" w:styleId="xl33">
    <w:name w:val="xl33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/>
      <w:color w:val="FF00FF"/>
      <w:kern w:val="0"/>
      <w:sz w:val="24"/>
      <w:szCs w:val="24"/>
    </w:rPr>
  </w:style>
  <w:style w:type="paragraph" w:customStyle="1" w:styleId="font7">
    <w:name w:val="font7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37">
    <w:name w:val="xl37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xl41">
    <w:name w:val="xl41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xl45">
    <w:name w:val="xl45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49">
    <w:name w:val="xl49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OC41">
    <w:name w:val="TOC 41"/>
    <w:uiPriority w:val="99"/>
    <w:qFormat/>
    <w:rsid w:val="0021645E"/>
    <w:pPr>
      <w:tabs>
        <w:tab w:val="right" w:leader="underscore" w:pos="9632"/>
      </w:tabs>
      <w:spacing w:before="240" w:after="200" w:line="252" w:lineRule="auto"/>
    </w:pPr>
    <w:rPr>
      <w:rFonts w:ascii="Helvetica Neue" w:eastAsia="Helvetica Neue" w:hAnsi="Helvetica Neue"/>
      <w:b/>
      <w:color w:val="006997"/>
      <w:sz w:val="28"/>
      <w:szCs w:val="22"/>
      <w:u w:color="006997"/>
    </w:rPr>
  </w:style>
  <w:style w:type="paragraph" w:customStyle="1" w:styleId="vocdesc">
    <w:name w:val="vocdesc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Verdana" w:eastAsia="仿宋_GB2312" w:hAnsi="Verdana"/>
      <w:color w:val="000000"/>
      <w:kern w:val="0"/>
      <w:sz w:val="16"/>
      <w:szCs w:val="16"/>
    </w:rPr>
  </w:style>
  <w:style w:type="paragraph" w:customStyle="1" w:styleId="p20">
    <w:name w:val="p20"/>
    <w:basedOn w:val="a9"/>
    <w:uiPriority w:val="99"/>
    <w:qFormat/>
    <w:rsid w:val="0021645E"/>
    <w:pPr>
      <w:widowControl/>
    </w:pPr>
    <w:rPr>
      <w:rFonts w:ascii="黑体" w:eastAsia="黑体" w:hAnsi="宋体" w:cs="宋体"/>
      <w:kern w:val="0"/>
      <w:szCs w:val="21"/>
    </w:rPr>
  </w:style>
  <w:style w:type="paragraph" w:customStyle="1" w:styleId="p15">
    <w:name w:val="p15"/>
    <w:basedOn w:val="a9"/>
    <w:uiPriority w:val="99"/>
    <w:qFormat/>
    <w:rsid w:val="0021645E"/>
    <w:pPr>
      <w:widowControl/>
      <w:ind w:firstLine="420"/>
    </w:pPr>
    <w:rPr>
      <w:rFonts w:ascii="宋体" w:hAnsi="宋体" w:cs="宋体"/>
      <w:kern w:val="0"/>
      <w:szCs w:val="21"/>
    </w:rPr>
  </w:style>
  <w:style w:type="paragraph" w:customStyle="1" w:styleId="1ff">
    <w:name w:val="无间隔1"/>
    <w:uiPriority w:val="99"/>
    <w:qFormat/>
    <w:rsid w:val="0021645E"/>
    <w:pPr>
      <w:widowControl w:val="0"/>
      <w:jc w:val="both"/>
    </w:pPr>
    <w:rPr>
      <w:rFonts w:ascii="Calibri" w:hAnsi="Calibri" w:hint="eastAsia"/>
      <w:kern w:val="2"/>
      <w:sz w:val="21"/>
    </w:rPr>
  </w:style>
  <w:style w:type="paragraph" w:customStyle="1" w:styleId="410">
    <w:name w:val="标题 41"/>
    <w:basedOn w:val="a9"/>
    <w:next w:val="a9"/>
    <w:uiPriority w:val="99"/>
    <w:qFormat/>
    <w:rsid w:val="0021645E"/>
    <w:pPr>
      <w:keepNext/>
      <w:keepLines/>
      <w:tabs>
        <w:tab w:val="left" w:pos="1200"/>
        <w:tab w:val="left" w:pos="1680"/>
      </w:tabs>
      <w:suppressAutoHyphens/>
      <w:spacing w:before="280" w:after="290" w:line="376" w:lineRule="auto"/>
      <w:ind w:left="1200" w:hanging="420"/>
      <w:outlineLvl w:val="3"/>
    </w:pPr>
    <w:rPr>
      <w:rFonts w:ascii="Cambria" w:hAnsi="Cambria" w:hint="eastAsia"/>
      <w:b/>
      <w:color w:val="000000"/>
      <w:kern w:val="1"/>
      <w:sz w:val="28"/>
      <w:szCs w:val="24"/>
      <w:lang w:eastAsia="ar-SA"/>
    </w:rPr>
  </w:style>
  <w:style w:type="paragraph" w:customStyle="1" w:styleId="111">
    <w:name w:val="标题 11"/>
    <w:basedOn w:val="a9"/>
    <w:next w:val="a9"/>
    <w:uiPriority w:val="99"/>
    <w:qFormat/>
    <w:rsid w:val="0021645E"/>
    <w:pPr>
      <w:keepNext/>
      <w:keepLines/>
      <w:tabs>
        <w:tab w:val="left" w:pos="420"/>
        <w:tab w:val="left" w:pos="720"/>
      </w:tabs>
      <w:suppressAutoHyphens/>
      <w:spacing w:before="340" w:after="330" w:line="578" w:lineRule="auto"/>
      <w:ind w:left="420" w:hanging="420"/>
      <w:outlineLvl w:val="0"/>
    </w:pPr>
    <w:rPr>
      <w:rFonts w:ascii="Times New Roman" w:hAnsi="Times New Roman" w:hint="eastAsia"/>
      <w:b/>
      <w:color w:val="000000"/>
      <w:kern w:val="44"/>
      <w:sz w:val="44"/>
      <w:szCs w:val="24"/>
      <w:lang w:eastAsia="ar-SA"/>
    </w:rPr>
  </w:style>
  <w:style w:type="paragraph" w:customStyle="1" w:styleId="2d">
    <w:name w:val="正文首行缩进2"/>
    <w:basedOn w:val="af4"/>
    <w:uiPriority w:val="99"/>
    <w:qFormat/>
    <w:rsid w:val="0021645E"/>
    <w:pPr>
      <w:suppressAutoHyphens/>
      <w:ind w:firstLineChars="100" w:firstLine="420"/>
    </w:pPr>
    <w:rPr>
      <w:sz w:val="21"/>
      <w:lang w:eastAsia="ar-SA"/>
    </w:rPr>
  </w:style>
  <w:style w:type="paragraph" w:customStyle="1" w:styleId="910">
    <w:name w:val="标题 91"/>
    <w:basedOn w:val="a9"/>
    <w:next w:val="a9"/>
    <w:uiPriority w:val="99"/>
    <w:qFormat/>
    <w:rsid w:val="0021645E"/>
    <w:pPr>
      <w:keepNext/>
      <w:keepLines/>
      <w:tabs>
        <w:tab w:val="left" w:pos="3300"/>
        <w:tab w:val="left" w:pos="3780"/>
      </w:tabs>
      <w:suppressAutoHyphens/>
      <w:spacing w:before="240" w:after="64" w:line="320" w:lineRule="auto"/>
      <w:ind w:left="3300" w:hanging="420"/>
      <w:outlineLvl w:val="8"/>
    </w:pPr>
    <w:rPr>
      <w:rFonts w:ascii="Cambria" w:hAnsi="Cambria" w:hint="eastAsia"/>
      <w:color w:val="000000"/>
      <w:kern w:val="1"/>
      <w:sz w:val="24"/>
      <w:szCs w:val="24"/>
      <w:lang w:eastAsia="ar-SA"/>
    </w:rPr>
  </w:style>
  <w:style w:type="paragraph" w:customStyle="1" w:styleId="610">
    <w:name w:val="标题 61"/>
    <w:basedOn w:val="a9"/>
    <w:next w:val="a9"/>
    <w:uiPriority w:val="99"/>
    <w:qFormat/>
    <w:rsid w:val="0021645E"/>
    <w:pPr>
      <w:keepNext/>
      <w:keepLines/>
      <w:tabs>
        <w:tab w:val="left" w:pos="2040"/>
        <w:tab w:val="left" w:pos="2520"/>
      </w:tabs>
      <w:suppressAutoHyphens/>
      <w:spacing w:before="240" w:after="64" w:line="320" w:lineRule="auto"/>
      <w:ind w:left="2040" w:hanging="420"/>
      <w:outlineLvl w:val="5"/>
    </w:pPr>
    <w:rPr>
      <w:rFonts w:ascii="Cambria" w:hAnsi="Cambria" w:hint="eastAsia"/>
      <w:b/>
      <w:color w:val="000000"/>
      <w:kern w:val="1"/>
      <w:sz w:val="24"/>
      <w:szCs w:val="24"/>
      <w:lang w:eastAsia="ar-SA"/>
    </w:rPr>
  </w:style>
  <w:style w:type="paragraph" w:customStyle="1" w:styleId="710">
    <w:name w:val="标题 71"/>
    <w:basedOn w:val="a9"/>
    <w:next w:val="a9"/>
    <w:uiPriority w:val="99"/>
    <w:qFormat/>
    <w:rsid w:val="0021645E"/>
    <w:pPr>
      <w:keepNext/>
      <w:keepLines/>
      <w:tabs>
        <w:tab w:val="left" w:pos="2460"/>
        <w:tab w:val="left" w:pos="2940"/>
      </w:tabs>
      <w:suppressAutoHyphens/>
      <w:spacing w:before="240" w:after="64" w:line="320" w:lineRule="auto"/>
      <w:ind w:left="2460" w:hanging="420"/>
      <w:outlineLvl w:val="6"/>
    </w:pPr>
    <w:rPr>
      <w:rFonts w:ascii="Times New Roman" w:hAnsi="Times New Roman" w:hint="eastAsia"/>
      <w:b/>
      <w:color w:val="000000"/>
      <w:kern w:val="1"/>
      <w:sz w:val="24"/>
      <w:szCs w:val="24"/>
      <w:lang w:eastAsia="ar-SA"/>
    </w:rPr>
  </w:style>
  <w:style w:type="character" w:customStyle="1" w:styleId="sx1">
    <w:name w:val="sx1"/>
    <w:qFormat/>
    <w:rsid w:val="0021645E"/>
    <w:rPr>
      <w:rFonts w:ascii="inherit" w:hAnsi="inherit" w:hint="default"/>
      <w:b/>
      <w:bCs/>
      <w:color w:val="000000"/>
      <w:sz w:val="18"/>
      <w:szCs w:val="18"/>
    </w:rPr>
  </w:style>
  <w:style w:type="paragraph" w:customStyle="1" w:styleId="45">
    <w:name w:val="普通(网站)4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qFormat/>
    <w:rsid w:val="0021645E"/>
  </w:style>
  <w:style w:type="character" w:customStyle="1" w:styleId="2e">
    <w:name w:val="已访问的超链接2"/>
    <w:qFormat/>
    <w:rsid w:val="0021645E"/>
    <w:rPr>
      <w:rFonts w:hint="default"/>
      <w:color w:val="800080"/>
      <w:u w:val="single"/>
    </w:rPr>
  </w:style>
  <w:style w:type="paragraph" w:customStyle="1" w:styleId="36">
    <w:name w:val="批注框文本3"/>
    <w:basedOn w:val="a9"/>
    <w:uiPriority w:val="99"/>
    <w:qFormat/>
    <w:rsid w:val="0021645E"/>
    <w:pPr>
      <w:suppressAutoHyphens/>
    </w:pPr>
    <w:rPr>
      <w:color w:val="000000"/>
      <w:kern w:val="1"/>
      <w:sz w:val="18"/>
      <w:szCs w:val="20"/>
      <w:lang w:eastAsia="ar-SA"/>
    </w:rPr>
  </w:style>
  <w:style w:type="paragraph" w:customStyle="1" w:styleId="37">
    <w:name w:val="批注主题3"/>
    <w:basedOn w:val="af2"/>
    <w:next w:val="af2"/>
    <w:uiPriority w:val="99"/>
    <w:qFormat/>
    <w:rsid w:val="0021645E"/>
    <w:pPr>
      <w:suppressAutoHyphens/>
    </w:pPr>
    <w:rPr>
      <w:b/>
      <w:bCs/>
      <w:color w:val="000000"/>
      <w:kern w:val="1"/>
      <w:sz w:val="24"/>
      <w:szCs w:val="24"/>
      <w:lang w:val="en-US" w:eastAsia="ar-SA"/>
    </w:rPr>
  </w:style>
  <w:style w:type="paragraph" w:customStyle="1" w:styleId="53">
    <w:name w:val="列出段落5"/>
    <w:basedOn w:val="a9"/>
    <w:uiPriority w:val="99"/>
    <w:qFormat/>
    <w:rsid w:val="0021645E"/>
    <w:pPr>
      <w:ind w:firstLineChars="200" w:firstLine="420"/>
    </w:pPr>
  </w:style>
  <w:style w:type="paragraph" w:customStyle="1" w:styleId="54">
    <w:name w:val="普通(网站)5"/>
    <w:basedOn w:val="a9"/>
    <w:uiPriority w:val="99"/>
    <w:qFormat/>
    <w:rsid w:val="0021645E"/>
    <w:pPr>
      <w:widowControl/>
      <w:suppressAutoHyphens/>
      <w:spacing w:before="280" w:after="280"/>
      <w:jc w:val="left"/>
    </w:pPr>
    <w:rPr>
      <w:rFonts w:ascii="宋体" w:hAnsi="宋体" w:hint="eastAsia"/>
      <w:color w:val="000000"/>
      <w:kern w:val="1"/>
      <w:sz w:val="24"/>
      <w:szCs w:val="24"/>
      <w:lang w:eastAsia="ar-SA"/>
    </w:rPr>
  </w:style>
  <w:style w:type="paragraph" w:customStyle="1" w:styleId="82">
    <w:name w:val="标题 82"/>
    <w:basedOn w:val="a9"/>
    <w:next w:val="a9"/>
    <w:uiPriority w:val="99"/>
    <w:qFormat/>
    <w:rsid w:val="0021645E"/>
    <w:pPr>
      <w:keepNext/>
      <w:keepLines/>
      <w:tabs>
        <w:tab w:val="left" w:pos="2880"/>
        <w:tab w:val="left" w:pos="3360"/>
      </w:tabs>
      <w:suppressAutoHyphens/>
      <w:spacing w:before="240" w:after="64" w:line="320" w:lineRule="auto"/>
      <w:ind w:left="2880" w:hanging="420"/>
      <w:outlineLvl w:val="7"/>
    </w:pPr>
    <w:rPr>
      <w:rFonts w:ascii="Cambria" w:hAnsi="Cambria" w:hint="eastAsia"/>
      <w:color w:val="000000"/>
      <w:kern w:val="1"/>
      <w:sz w:val="24"/>
      <w:szCs w:val="24"/>
      <w:lang w:eastAsia="ar-SA"/>
    </w:rPr>
  </w:style>
  <w:style w:type="paragraph" w:customStyle="1" w:styleId="2f">
    <w:name w:val="无间隔2"/>
    <w:uiPriority w:val="99"/>
    <w:qFormat/>
    <w:rsid w:val="0021645E"/>
    <w:pPr>
      <w:widowControl w:val="0"/>
      <w:jc w:val="both"/>
    </w:pPr>
    <w:rPr>
      <w:rFonts w:ascii="Calibri" w:hAnsi="Calibri" w:hint="eastAsia"/>
      <w:kern w:val="2"/>
      <w:sz w:val="21"/>
    </w:rPr>
  </w:style>
  <w:style w:type="paragraph" w:customStyle="1" w:styleId="420">
    <w:name w:val="标题 42"/>
    <w:basedOn w:val="a9"/>
    <w:next w:val="a9"/>
    <w:uiPriority w:val="99"/>
    <w:qFormat/>
    <w:rsid w:val="0021645E"/>
    <w:pPr>
      <w:keepNext/>
      <w:keepLines/>
      <w:tabs>
        <w:tab w:val="left" w:pos="1200"/>
        <w:tab w:val="left" w:pos="1680"/>
      </w:tabs>
      <w:suppressAutoHyphens/>
      <w:spacing w:before="280" w:after="290" w:line="376" w:lineRule="auto"/>
      <w:ind w:left="1200" w:hanging="420"/>
      <w:outlineLvl w:val="3"/>
    </w:pPr>
    <w:rPr>
      <w:rFonts w:ascii="Cambria" w:hAnsi="Cambria" w:hint="eastAsia"/>
      <w:b/>
      <w:color w:val="000000"/>
      <w:kern w:val="1"/>
      <w:sz w:val="28"/>
      <w:szCs w:val="24"/>
      <w:lang w:eastAsia="ar-SA"/>
    </w:rPr>
  </w:style>
  <w:style w:type="paragraph" w:customStyle="1" w:styleId="120">
    <w:name w:val="标题 12"/>
    <w:basedOn w:val="a9"/>
    <w:next w:val="a9"/>
    <w:uiPriority w:val="99"/>
    <w:qFormat/>
    <w:rsid w:val="0021645E"/>
    <w:pPr>
      <w:keepNext/>
      <w:keepLines/>
      <w:tabs>
        <w:tab w:val="left" w:pos="420"/>
        <w:tab w:val="left" w:pos="720"/>
      </w:tabs>
      <w:suppressAutoHyphens/>
      <w:spacing w:before="340" w:after="330" w:line="578" w:lineRule="auto"/>
      <w:ind w:left="420" w:hanging="420"/>
      <w:outlineLvl w:val="0"/>
    </w:pPr>
    <w:rPr>
      <w:rFonts w:ascii="Times New Roman" w:hAnsi="Times New Roman" w:hint="eastAsia"/>
      <w:b/>
      <w:color w:val="000000"/>
      <w:kern w:val="44"/>
      <w:sz w:val="44"/>
      <w:szCs w:val="24"/>
      <w:lang w:eastAsia="ar-SA"/>
    </w:rPr>
  </w:style>
  <w:style w:type="paragraph" w:customStyle="1" w:styleId="38">
    <w:name w:val="正文首行缩进3"/>
    <w:basedOn w:val="af4"/>
    <w:uiPriority w:val="99"/>
    <w:qFormat/>
    <w:rsid w:val="0021645E"/>
    <w:pPr>
      <w:suppressAutoHyphens/>
      <w:ind w:firstLineChars="100" w:firstLine="420"/>
    </w:pPr>
    <w:rPr>
      <w:sz w:val="21"/>
      <w:lang w:eastAsia="ar-SA"/>
    </w:rPr>
  </w:style>
  <w:style w:type="paragraph" w:customStyle="1" w:styleId="92">
    <w:name w:val="标题 92"/>
    <w:basedOn w:val="a9"/>
    <w:next w:val="a9"/>
    <w:uiPriority w:val="99"/>
    <w:qFormat/>
    <w:rsid w:val="0021645E"/>
    <w:pPr>
      <w:keepNext/>
      <w:keepLines/>
      <w:tabs>
        <w:tab w:val="left" w:pos="3300"/>
        <w:tab w:val="left" w:pos="3780"/>
      </w:tabs>
      <w:suppressAutoHyphens/>
      <w:spacing w:before="240" w:after="64" w:line="320" w:lineRule="auto"/>
      <w:ind w:left="3300" w:hanging="420"/>
      <w:outlineLvl w:val="8"/>
    </w:pPr>
    <w:rPr>
      <w:rFonts w:ascii="Cambria" w:hAnsi="Cambria" w:hint="eastAsia"/>
      <w:color w:val="000000"/>
      <w:kern w:val="1"/>
      <w:sz w:val="24"/>
      <w:szCs w:val="24"/>
      <w:lang w:eastAsia="ar-SA"/>
    </w:rPr>
  </w:style>
  <w:style w:type="paragraph" w:customStyle="1" w:styleId="62">
    <w:name w:val="标题 62"/>
    <w:basedOn w:val="a9"/>
    <w:next w:val="a9"/>
    <w:uiPriority w:val="99"/>
    <w:qFormat/>
    <w:rsid w:val="0021645E"/>
    <w:pPr>
      <w:keepNext/>
      <w:keepLines/>
      <w:tabs>
        <w:tab w:val="left" w:pos="2040"/>
        <w:tab w:val="left" w:pos="2520"/>
      </w:tabs>
      <w:suppressAutoHyphens/>
      <w:spacing w:before="240" w:after="64" w:line="320" w:lineRule="auto"/>
      <w:ind w:left="2040" w:hanging="420"/>
      <w:outlineLvl w:val="5"/>
    </w:pPr>
    <w:rPr>
      <w:rFonts w:ascii="Cambria" w:hAnsi="Cambria" w:hint="eastAsia"/>
      <w:b/>
      <w:color w:val="000000"/>
      <w:kern w:val="1"/>
      <w:sz w:val="24"/>
      <w:szCs w:val="24"/>
      <w:lang w:eastAsia="ar-SA"/>
    </w:rPr>
  </w:style>
  <w:style w:type="paragraph" w:customStyle="1" w:styleId="72">
    <w:name w:val="标题 72"/>
    <w:basedOn w:val="a9"/>
    <w:next w:val="a9"/>
    <w:uiPriority w:val="99"/>
    <w:qFormat/>
    <w:rsid w:val="0021645E"/>
    <w:pPr>
      <w:keepNext/>
      <w:keepLines/>
      <w:tabs>
        <w:tab w:val="left" w:pos="2460"/>
        <w:tab w:val="left" w:pos="2940"/>
      </w:tabs>
      <w:suppressAutoHyphens/>
      <w:spacing w:before="240" w:after="64" w:line="320" w:lineRule="auto"/>
      <w:ind w:left="2460" w:hanging="420"/>
      <w:outlineLvl w:val="6"/>
    </w:pPr>
    <w:rPr>
      <w:rFonts w:ascii="Times New Roman" w:hAnsi="Times New Roman" w:hint="eastAsia"/>
      <w:b/>
      <w:color w:val="000000"/>
      <w:kern w:val="1"/>
      <w:sz w:val="24"/>
      <w:szCs w:val="24"/>
      <w:lang w:eastAsia="ar-SA"/>
    </w:rPr>
  </w:style>
  <w:style w:type="paragraph" w:customStyle="1" w:styleId="TOC2">
    <w:name w:val="TOC 标题2"/>
    <w:basedOn w:val="10"/>
    <w:next w:val="a9"/>
    <w:uiPriority w:val="39"/>
    <w:semiHidden/>
    <w:unhideWhenUsed/>
    <w:qFormat/>
    <w:rsid w:val="0021645E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character" w:customStyle="1" w:styleId="3Char10">
    <w:name w:val="标题 3 Char1"/>
    <w:semiHidden/>
    <w:qFormat/>
    <w:rsid w:val="0021645E"/>
    <w:rPr>
      <w:b/>
      <w:bCs/>
      <w:color w:val="000000"/>
      <w:kern w:val="2"/>
      <w:sz w:val="32"/>
      <w:szCs w:val="32"/>
    </w:rPr>
  </w:style>
  <w:style w:type="character" w:customStyle="1" w:styleId="4Char1">
    <w:name w:val="标题 4 Char1"/>
    <w:uiPriority w:val="9"/>
    <w:qFormat/>
    <w:rsid w:val="0021645E"/>
    <w:rPr>
      <w:rFonts w:ascii="Cambria" w:eastAsia="宋体" w:hAnsi="Cambria" w:cs="Times New Roman"/>
      <w:b/>
      <w:bCs/>
      <w:color w:val="000000"/>
      <w:kern w:val="2"/>
      <w:sz w:val="28"/>
      <w:szCs w:val="28"/>
    </w:rPr>
  </w:style>
  <w:style w:type="character" w:customStyle="1" w:styleId="hps">
    <w:name w:val="hps"/>
    <w:qFormat/>
    <w:rsid w:val="0021645E"/>
  </w:style>
  <w:style w:type="paragraph" w:customStyle="1" w:styleId="my11">
    <w:name w:val="my1"/>
    <w:basedOn w:val="a9"/>
    <w:uiPriority w:val="99"/>
    <w:qFormat/>
    <w:rsid w:val="0021645E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my20">
    <w:name w:val="my2"/>
    <w:basedOn w:val="a9"/>
    <w:uiPriority w:val="99"/>
    <w:qFormat/>
    <w:rsid w:val="0021645E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shorttext0">
    <w:name w:val="shorttext"/>
    <w:qFormat/>
    <w:rsid w:val="0021645E"/>
  </w:style>
  <w:style w:type="character" w:customStyle="1" w:styleId="Char1f0">
    <w:name w:val="文档结构图 Char1"/>
    <w:qFormat/>
    <w:rsid w:val="0021645E"/>
    <w:rPr>
      <w:rFonts w:ascii="宋体"/>
      <w:color w:val="000000"/>
      <w:kern w:val="2"/>
      <w:sz w:val="18"/>
      <w:szCs w:val="18"/>
    </w:rPr>
  </w:style>
  <w:style w:type="character" w:customStyle="1" w:styleId="EmailStyle58">
    <w:name w:val="EmailStyle58"/>
    <w:semiHidden/>
    <w:qFormat/>
    <w:rsid w:val="0021645E"/>
    <w:rPr>
      <w:rFonts w:ascii="宋体" w:eastAsia="宋体"/>
      <w:color w:val="auto"/>
      <w:sz w:val="24"/>
      <w:szCs w:val="24"/>
      <w:u w:val="none"/>
    </w:rPr>
  </w:style>
  <w:style w:type="character" w:customStyle="1" w:styleId="EmailStyle75">
    <w:name w:val="EmailStyle75"/>
    <w:semiHidden/>
    <w:qFormat/>
    <w:rsid w:val="0021645E"/>
    <w:rPr>
      <w:rFonts w:ascii="宋体" w:eastAsia="宋体"/>
      <w:color w:val="auto"/>
      <w:sz w:val="24"/>
      <w:szCs w:val="24"/>
      <w:u w:val="none"/>
    </w:rPr>
  </w:style>
  <w:style w:type="character" w:customStyle="1" w:styleId="MingLiU">
    <w:name w:val="正文文本 + MingLiU"/>
    <w:qFormat/>
    <w:rsid w:val="0021645E"/>
    <w:rPr>
      <w:rFonts w:ascii="MingLiU" w:eastAsia="MingLiU" w:hAnsi="MingLiU" w:cs="MingLiU"/>
      <w:b/>
      <w:bCs/>
      <w:color w:val="000000"/>
      <w:spacing w:val="20"/>
      <w:w w:val="100"/>
      <w:position w:val="0"/>
      <w:sz w:val="16"/>
      <w:szCs w:val="16"/>
      <w:shd w:val="clear" w:color="auto" w:fill="FFFFFF"/>
      <w:lang w:val="zh-TW"/>
    </w:rPr>
  </w:style>
  <w:style w:type="character" w:customStyle="1" w:styleId="Char20">
    <w:name w:val="批注文字 Char2"/>
    <w:uiPriority w:val="99"/>
    <w:semiHidden/>
    <w:qFormat/>
    <w:rsid w:val="0021645E"/>
  </w:style>
  <w:style w:type="character" w:customStyle="1" w:styleId="8pt">
    <w:name w:val="正文文本 + 8 pt"/>
    <w:basedOn w:val="affffff8"/>
    <w:qFormat/>
    <w:rsid w:val="0021645E"/>
    <w:rPr>
      <w:rFonts w:ascii="Batang" w:eastAsia="Batang" w:hAnsi="Batang" w:cs="Batang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Char2">
    <w:name w:val="正文首行缩进 2 Char"/>
    <w:link w:val="210"/>
    <w:qFormat/>
    <w:rsid w:val="0021645E"/>
    <w:rPr>
      <w:rFonts w:ascii="Century Gothic" w:hAnsi="Century Gothic"/>
      <w:kern w:val="2"/>
      <w:sz w:val="21"/>
    </w:rPr>
  </w:style>
  <w:style w:type="paragraph" w:customStyle="1" w:styleId="210">
    <w:name w:val="正文首行缩进 21"/>
    <w:basedOn w:val="a9"/>
    <w:link w:val="2Char2"/>
    <w:qFormat/>
    <w:rsid w:val="0021645E"/>
    <w:pPr>
      <w:ind w:left="425" w:firstLine="425"/>
    </w:pPr>
    <w:rPr>
      <w:rFonts w:ascii="Century Gothic" w:hAnsi="Century Gothic"/>
      <w:szCs w:val="20"/>
    </w:rPr>
  </w:style>
  <w:style w:type="character" w:customStyle="1" w:styleId="MMTopic2CharChar">
    <w:name w:val="MM Topic 2 Char Char"/>
    <w:link w:val="MMTopic2"/>
    <w:qFormat/>
    <w:rsid w:val="0021645E"/>
    <w:rPr>
      <w:rFonts w:ascii="Arial" w:eastAsia="黑体" w:hAnsi="Arial"/>
      <w:b/>
      <w:bCs/>
      <w:color w:val="000000"/>
      <w:kern w:val="2"/>
      <w:sz w:val="32"/>
      <w:szCs w:val="32"/>
    </w:rPr>
  </w:style>
  <w:style w:type="paragraph" w:customStyle="1" w:styleId="MMTopic2">
    <w:name w:val="MM Topic 2"/>
    <w:basedOn w:val="20"/>
    <w:link w:val="MMTopic2CharChar"/>
    <w:qFormat/>
    <w:rsid w:val="0021645E"/>
    <w:pPr>
      <w:numPr>
        <w:ilvl w:val="0"/>
        <w:numId w:val="0"/>
      </w:numPr>
    </w:pPr>
    <w:rPr>
      <w:rFonts w:ascii="Arial" w:eastAsia="黑体" w:hAnsi="Arial"/>
      <w:color w:val="000000"/>
      <w:lang w:val="en-US"/>
    </w:rPr>
  </w:style>
  <w:style w:type="character" w:customStyle="1" w:styleId="style51">
    <w:name w:val="style51"/>
    <w:qFormat/>
    <w:rsid w:val="0021645E"/>
    <w:rPr>
      <w:sz w:val="18"/>
      <w:szCs w:val="18"/>
    </w:rPr>
  </w:style>
  <w:style w:type="character" w:customStyle="1" w:styleId="MMTitleCharChar">
    <w:name w:val="MM Title Char Char"/>
    <w:link w:val="MMTitle"/>
    <w:qFormat/>
    <w:rsid w:val="0021645E"/>
    <w:rPr>
      <w:rFonts w:ascii="Arial" w:eastAsia="黑体" w:hAnsi="Arial" w:cs="Arial"/>
      <w:b/>
      <w:bCs/>
      <w:color w:val="000000"/>
      <w:kern w:val="2"/>
      <w:sz w:val="32"/>
      <w:szCs w:val="32"/>
    </w:rPr>
  </w:style>
  <w:style w:type="paragraph" w:customStyle="1" w:styleId="MMTitle">
    <w:name w:val="MM Title"/>
    <w:basedOn w:val="aff1"/>
    <w:link w:val="MMTitleCharChar"/>
    <w:qFormat/>
    <w:rsid w:val="0021645E"/>
    <w:rPr>
      <w:rFonts w:eastAsia="黑体" w:cs="Arial"/>
      <w:bCs/>
      <w:szCs w:val="32"/>
      <w:lang w:val="en-US"/>
    </w:rPr>
  </w:style>
  <w:style w:type="character" w:customStyle="1" w:styleId="aa2CharChar">
    <w:name w:val="aa2 Char Char"/>
    <w:link w:val="aa2"/>
    <w:qFormat/>
    <w:rsid w:val="0021645E"/>
    <w:rPr>
      <w:rFonts w:ascii="宋体" w:hAnsi="宋体" w:cs="Arial Unicode MS"/>
      <w:b/>
      <w:bCs/>
      <w:sz w:val="30"/>
      <w:szCs w:val="30"/>
    </w:rPr>
  </w:style>
  <w:style w:type="paragraph" w:customStyle="1" w:styleId="aa2">
    <w:name w:val="aa2"/>
    <w:basedOn w:val="20"/>
    <w:link w:val="aa2CharChar"/>
    <w:qFormat/>
    <w:rsid w:val="0021645E"/>
    <w:pPr>
      <w:numPr>
        <w:ilvl w:val="0"/>
        <w:numId w:val="0"/>
      </w:numPr>
      <w:spacing w:before="120" w:after="120"/>
    </w:pPr>
    <w:rPr>
      <w:rFonts w:cs="Arial Unicode MS"/>
      <w:kern w:val="0"/>
      <w:lang w:val="en-US"/>
    </w:rPr>
  </w:style>
  <w:style w:type="character" w:customStyle="1" w:styleId="MMTopic3CharChar">
    <w:name w:val="MM Topic 3 Char Char"/>
    <w:link w:val="MMTopic3"/>
    <w:qFormat/>
    <w:rsid w:val="0021645E"/>
    <w:rPr>
      <w:rFonts w:ascii="Arial" w:eastAsia="黑体" w:hAnsi="Arial"/>
      <w:b/>
      <w:bCs/>
      <w:color w:val="000000"/>
      <w:kern w:val="2"/>
      <w:sz w:val="32"/>
      <w:szCs w:val="32"/>
    </w:rPr>
  </w:style>
  <w:style w:type="paragraph" w:customStyle="1" w:styleId="MMTopic3">
    <w:name w:val="MM Topic 3"/>
    <w:basedOn w:val="My2"/>
    <w:link w:val="MMTopic3CharChar"/>
    <w:qFormat/>
    <w:rsid w:val="0021645E"/>
    <w:pPr>
      <w:numPr>
        <w:ilvl w:val="0"/>
        <w:numId w:val="0"/>
      </w:numPr>
      <w:spacing w:line="415" w:lineRule="auto"/>
    </w:pPr>
    <w:rPr>
      <w:bCs/>
      <w:szCs w:val="32"/>
      <w:lang w:val="en-US"/>
    </w:rPr>
  </w:style>
  <w:style w:type="character" w:customStyle="1" w:styleId="2Char3">
    <w:name w:val="正文文本 2 Char"/>
    <w:link w:val="211"/>
    <w:uiPriority w:val="99"/>
    <w:qFormat/>
    <w:rsid w:val="0021645E"/>
    <w:rPr>
      <w:kern w:val="2"/>
      <w:sz w:val="24"/>
    </w:rPr>
  </w:style>
  <w:style w:type="paragraph" w:customStyle="1" w:styleId="211">
    <w:name w:val="正文文本 21"/>
    <w:basedOn w:val="a9"/>
    <w:link w:val="2Char3"/>
    <w:uiPriority w:val="99"/>
    <w:qFormat/>
    <w:rsid w:val="0021645E"/>
    <w:rPr>
      <w:sz w:val="24"/>
      <w:szCs w:val="20"/>
    </w:rPr>
  </w:style>
  <w:style w:type="character" w:customStyle="1" w:styleId="MMTopic1CharChar">
    <w:name w:val="MM Topic 1 Char Char"/>
    <w:link w:val="MMTopic1"/>
    <w:qFormat/>
    <w:rsid w:val="0021645E"/>
    <w:rPr>
      <w:rFonts w:ascii="Arial" w:eastAsia="黑体" w:hAnsi="Arial"/>
      <w:b/>
      <w:bCs/>
      <w:color w:val="000000"/>
      <w:kern w:val="44"/>
      <w:sz w:val="44"/>
      <w:szCs w:val="44"/>
    </w:rPr>
  </w:style>
  <w:style w:type="paragraph" w:customStyle="1" w:styleId="MMTopic1">
    <w:name w:val="MM Topic 1"/>
    <w:basedOn w:val="10"/>
    <w:link w:val="MMTopic1CharChar"/>
    <w:qFormat/>
    <w:rsid w:val="0021645E"/>
    <w:pPr>
      <w:numPr>
        <w:numId w:val="0"/>
      </w:numPr>
    </w:pPr>
    <w:rPr>
      <w:rFonts w:ascii="Arial" w:hAnsi="Arial"/>
      <w:color w:val="000000"/>
      <w:lang w:val="en-US"/>
    </w:rPr>
  </w:style>
  <w:style w:type="character" w:customStyle="1" w:styleId="aa3CharChar">
    <w:name w:val="aa3 Char Char"/>
    <w:link w:val="aa3"/>
    <w:qFormat/>
    <w:rsid w:val="0021645E"/>
    <w:rPr>
      <w:b/>
      <w:bCs/>
      <w:kern w:val="2"/>
      <w:sz w:val="28"/>
      <w:szCs w:val="28"/>
    </w:rPr>
  </w:style>
  <w:style w:type="paragraph" w:customStyle="1" w:styleId="aa3">
    <w:name w:val="aa3"/>
    <w:basedOn w:val="3"/>
    <w:link w:val="aa3CharChar"/>
    <w:qFormat/>
    <w:rsid w:val="0021645E"/>
    <w:pPr>
      <w:numPr>
        <w:ilvl w:val="0"/>
        <w:numId w:val="0"/>
      </w:numPr>
      <w:tabs>
        <w:tab w:val="left" w:pos="0"/>
      </w:tabs>
      <w:spacing w:before="120" w:after="120"/>
    </w:pPr>
    <w:rPr>
      <w:sz w:val="28"/>
      <w:szCs w:val="28"/>
      <w:lang w:val="en-US"/>
    </w:rPr>
  </w:style>
  <w:style w:type="character" w:customStyle="1" w:styleId="CharChar5">
    <w:name w:val="正文加粗 Char Char"/>
    <w:link w:val="affffffff2"/>
    <w:qFormat/>
    <w:rsid w:val="0021645E"/>
    <w:rPr>
      <w:rFonts w:ascii="Arial" w:hAnsi="Arial"/>
      <w:b/>
      <w:sz w:val="24"/>
    </w:rPr>
  </w:style>
  <w:style w:type="paragraph" w:customStyle="1" w:styleId="affffffff2">
    <w:name w:val="正文加粗"/>
    <w:basedOn w:val="a9"/>
    <w:link w:val="CharChar5"/>
    <w:qFormat/>
    <w:rsid w:val="0021645E"/>
    <w:pPr>
      <w:widowControl/>
      <w:spacing w:line="360" w:lineRule="auto"/>
      <w:ind w:firstLineChars="200" w:firstLine="200"/>
      <w:jc w:val="left"/>
    </w:pPr>
    <w:rPr>
      <w:rFonts w:ascii="Arial" w:hAnsi="Arial"/>
      <w:b/>
      <w:kern w:val="0"/>
      <w:sz w:val="24"/>
      <w:szCs w:val="20"/>
    </w:rPr>
  </w:style>
  <w:style w:type="character" w:customStyle="1" w:styleId="MyCharChar">
    <w:name w:val="My正文 Char Char"/>
    <w:link w:val="My"/>
    <w:qFormat/>
    <w:rsid w:val="0021645E"/>
    <w:rPr>
      <w:rFonts w:ascii="Arial" w:hAnsi="Arial"/>
      <w:sz w:val="24"/>
    </w:rPr>
  </w:style>
  <w:style w:type="character" w:customStyle="1" w:styleId="EmailStyle621">
    <w:name w:val="EmailStyle621"/>
    <w:qFormat/>
    <w:rsid w:val="0021645E"/>
    <w:rPr>
      <w:rFonts w:ascii="宋体" w:eastAsia="宋体"/>
      <w:color w:val="auto"/>
      <w:sz w:val="24"/>
      <w:szCs w:val="24"/>
      <w:u w:val="none"/>
    </w:rPr>
  </w:style>
  <w:style w:type="character" w:customStyle="1" w:styleId="2CharChar">
    <w:name w:val="正文首行缩进:  2 字符 Char Char"/>
    <w:link w:val="2f0"/>
    <w:qFormat/>
    <w:rsid w:val="0021645E"/>
    <w:rPr>
      <w:rFonts w:ascii="Arial" w:hAnsi="Arial"/>
      <w:sz w:val="24"/>
      <w:szCs w:val="24"/>
    </w:rPr>
  </w:style>
  <w:style w:type="paragraph" w:customStyle="1" w:styleId="2f0">
    <w:name w:val="正文首行缩进:  2 字符"/>
    <w:basedOn w:val="a9"/>
    <w:link w:val="2CharChar"/>
    <w:qFormat/>
    <w:rsid w:val="0021645E"/>
    <w:pPr>
      <w:widowControl/>
      <w:spacing w:line="360" w:lineRule="auto"/>
      <w:ind w:firstLineChars="200" w:firstLine="482"/>
      <w:jc w:val="left"/>
    </w:pPr>
    <w:rPr>
      <w:rFonts w:ascii="Arial" w:hAnsi="Arial"/>
      <w:kern w:val="0"/>
      <w:sz w:val="24"/>
      <w:szCs w:val="24"/>
    </w:rPr>
  </w:style>
  <w:style w:type="character" w:customStyle="1" w:styleId="EmailStyle811">
    <w:name w:val="EmailStyle811"/>
    <w:qFormat/>
    <w:rsid w:val="0021645E"/>
    <w:rPr>
      <w:rFonts w:ascii="宋体" w:eastAsia="宋体"/>
      <w:color w:val="auto"/>
      <w:sz w:val="24"/>
      <w:szCs w:val="24"/>
      <w:u w:val="none"/>
    </w:rPr>
  </w:style>
  <w:style w:type="character" w:customStyle="1" w:styleId="Char11">
    <w:name w:val="正文缩进 Char1"/>
    <w:link w:val="16"/>
    <w:qFormat/>
    <w:rsid w:val="0021645E"/>
    <w:rPr>
      <w:rFonts w:ascii="Times New Roman" w:hAnsi="Times New Roman"/>
      <w:color w:val="000000"/>
      <w:kern w:val="2"/>
      <w:sz w:val="24"/>
    </w:rPr>
  </w:style>
  <w:style w:type="character" w:customStyle="1" w:styleId="Char1f1">
    <w:name w:val="正文文本 Char1"/>
    <w:qFormat/>
    <w:rsid w:val="0021645E"/>
    <w:rPr>
      <w:color w:val="000000"/>
      <w:kern w:val="2"/>
      <w:sz w:val="24"/>
      <w:szCs w:val="24"/>
    </w:rPr>
  </w:style>
  <w:style w:type="character" w:customStyle="1" w:styleId="HTML10">
    <w:name w:val="HTML 键盘1"/>
    <w:qFormat/>
    <w:rsid w:val="0021645E"/>
    <w:rPr>
      <w:rFonts w:ascii="Courier New" w:hAnsi="Courier New"/>
      <w:sz w:val="20"/>
      <w:szCs w:val="20"/>
    </w:rPr>
  </w:style>
  <w:style w:type="character" w:customStyle="1" w:styleId="1CharChar0">
    <w:name w:val="样式1 Char Char"/>
    <w:qFormat/>
    <w:rsid w:val="0021645E"/>
    <w:rPr>
      <w:rFonts w:ascii="Arial" w:eastAsia="宋体" w:hAnsi="Arial"/>
      <w:b/>
      <w:bCs/>
      <w:kern w:val="2"/>
      <w:sz w:val="24"/>
      <w:szCs w:val="28"/>
      <w:lang w:val="en-US" w:eastAsia="zh-CN"/>
    </w:rPr>
  </w:style>
  <w:style w:type="paragraph" w:customStyle="1" w:styleId="1ff0">
    <w:name w:val="正文文本缩进1"/>
    <w:basedOn w:val="a9"/>
    <w:uiPriority w:val="99"/>
    <w:qFormat/>
    <w:rsid w:val="0021645E"/>
    <w:pPr>
      <w:spacing w:before="120" w:after="120" w:line="360" w:lineRule="auto"/>
      <w:ind w:firstLine="454"/>
    </w:pPr>
    <w:rPr>
      <w:rFonts w:ascii="Century Gothic" w:hAnsi="Century Gothic"/>
      <w:sz w:val="24"/>
      <w:szCs w:val="20"/>
    </w:rPr>
  </w:style>
  <w:style w:type="paragraph" w:customStyle="1" w:styleId="310">
    <w:name w:val="正文文本缩进 31"/>
    <w:basedOn w:val="a9"/>
    <w:uiPriority w:val="99"/>
    <w:qFormat/>
    <w:rsid w:val="0021645E"/>
    <w:pPr>
      <w:spacing w:after="60" w:line="400" w:lineRule="exact"/>
      <w:ind w:left="953" w:firstLine="476"/>
      <w:jc w:val="left"/>
    </w:pPr>
    <w:rPr>
      <w:rFonts w:ascii="宋体" w:hAnsi="Times New Roman"/>
      <w:sz w:val="24"/>
      <w:szCs w:val="20"/>
    </w:rPr>
  </w:style>
  <w:style w:type="paragraph" w:customStyle="1" w:styleId="bullet">
    <w:name w:val="bullet"/>
    <w:uiPriority w:val="99"/>
    <w:qFormat/>
    <w:rsid w:val="0021645E"/>
    <w:pPr>
      <w:tabs>
        <w:tab w:val="left" w:pos="187"/>
        <w:tab w:val="left" w:pos="360"/>
      </w:tabs>
      <w:ind w:left="144" w:hanging="144"/>
    </w:pPr>
    <w:rPr>
      <w:rFonts w:ascii="Futura Bk" w:hAnsi="Futura Bk"/>
      <w:sz w:val="18"/>
    </w:rPr>
  </w:style>
  <w:style w:type="paragraph" w:customStyle="1" w:styleId="112">
    <w:name w:val="索引 11"/>
    <w:basedOn w:val="a9"/>
    <w:next w:val="a9"/>
    <w:uiPriority w:val="99"/>
    <w:qFormat/>
    <w:rsid w:val="0021645E"/>
    <w:rPr>
      <w:rFonts w:ascii="Times New Roman" w:hAnsi="Times New Roman"/>
      <w:color w:val="000000"/>
      <w:sz w:val="24"/>
      <w:szCs w:val="24"/>
    </w:rPr>
  </w:style>
  <w:style w:type="paragraph" w:customStyle="1" w:styleId="My4">
    <w:name w:val="My标题4"/>
    <w:basedOn w:val="3"/>
    <w:next w:val="a9"/>
    <w:uiPriority w:val="99"/>
    <w:qFormat/>
    <w:rsid w:val="0021645E"/>
    <w:pPr>
      <w:numPr>
        <w:ilvl w:val="0"/>
        <w:numId w:val="0"/>
      </w:numPr>
      <w:tabs>
        <w:tab w:val="left" w:pos="0"/>
        <w:tab w:val="left" w:pos="425"/>
      </w:tabs>
      <w:ind w:left="425" w:hanging="425"/>
    </w:pPr>
    <w:rPr>
      <w:rFonts w:ascii="Times New Roman" w:hAnsi="Times New Roman"/>
      <w:b w:val="0"/>
      <w:bCs w:val="0"/>
      <w:sz w:val="24"/>
      <w:lang w:val="en-US"/>
    </w:rPr>
  </w:style>
  <w:style w:type="paragraph" w:customStyle="1" w:styleId="1ff1">
    <w:name w:val="纯文本1"/>
    <w:basedOn w:val="a9"/>
    <w:uiPriority w:val="99"/>
    <w:qFormat/>
    <w:rsid w:val="0021645E"/>
    <w:rPr>
      <w:rFonts w:ascii="宋体" w:hAnsi="Courier New"/>
      <w:szCs w:val="20"/>
    </w:rPr>
  </w:style>
  <w:style w:type="paragraph" w:customStyle="1" w:styleId="my5">
    <w:name w:val="my标题5"/>
    <w:basedOn w:val="a9"/>
    <w:uiPriority w:val="99"/>
    <w:qFormat/>
    <w:rsid w:val="0021645E"/>
    <w:pPr>
      <w:tabs>
        <w:tab w:val="left" w:pos="992"/>
      </w:tabs>
      <w:ind w:left="992" w:hanging="992"/>
    </w:pPr>
    <w:rPr>
      <w:rFonts w:ascii="Times New Roman" w:hAnsi="Times New Roman"/>
      <w:sz w:val="24"/>
      <w:szCs w:val="24"/>
    </w:rPr>
  </w:style>
  <w:style w:type="paragraph" w:customStyle="1" w:styleId="83">
    <w:name w:val="8"/>
    <w:basedOn w:val="a9"/>
    <w:next w:val="af4"/>
    <w:uiPriority w:val="99"/>
    <w:qFormat/>
    <w:rsid w:val="0021645E"/>
    <w:pPr>
      <w:spacing w:after="120"/>
    </w:pPr>
    <w:rPr>
      <w:rFonts w:ascii="Times New Roman" w:hAnsi="Times New Roman"/>
      <w:szCs w:val="20"/>
    </w:rPr>
  </w:style>
  <w:style w:type="paragraph" w:customStyle="1" w:styleId="212">
    <w:name w:val="正文文本缩进 21"/>
    <w:basedOn w:val="a9"/>
    <w:uiPriority w:val="99"/>
    <w:qFormat/>
    <w:rsid w:val="0021645E"/>
    <w:pPr>
      <w:ind w:left="1701" w:firstLine="425"/>
    </w:pPr>
    <w:rPr>
      <w:rFonts w:ascii="Times New Roman" w:hAnsi="Times New Roman"/>
      <w:szCs w:val="20"/>
    </w:rPr>
  </w:style>
  <w:style w:type="paragraph" w:customStyle="1" w:styleId="150">
    <w:name w:val="样式 (中文) 黑体 加粗 行距: 1.5 倍行距"/>
    <w:basedOn w:val="a9"/>
    <w:uiPriority w:val="99"/>
    <w:qFormat/>
    <w:rsid w:val="0021645E"/>
    <w:pPr>
      <w:tabs>
        <w:tab w:val="left" w:pos="425"/>
      </w:tabs>
      <w:spacing w:line="360" w:lineRule="auto"/>
      <w:ind w:left="425" w:hanging="425"/>
    </w:pPr>
    <w:rPr>
      <w:rFonts w:ascii="Arial" w:eastAsia="黑体" w:hAnsi="Arial" w:cs="宋体"/>
      <w:b/>
      <w:bCs/>
      <w:sz w:val="28"/>
      <w:szCs w:val="20"/>
    </w:rPr>
  </w:style>
  <w:style w:type="paragraph" w:customStyle="1" w:styleId="0747878">
    <w:name w:val="样式 左 首行缩进:  0.74 厘米 段前: 7.8 磅 段后: 7.8 磅"/>
    <w:basedOn w:val="a9"/>
    <w:uiPriority w:val="99"/>
    <w:qFormat/>
    <w:rsid w:val="0021645E"/>
    <w:pPr>
      <w:spacing w:before="156" w:after="156" w:line="300" w:lineRule="auto"/>
      <w:ind w:firstLine="420"/>
      <w:jc w:val="left"/>
    </w:pPr>
    <w:rPr>
      <w:rFonts w:ascii="Arial" w:hAnsi="Arial" w:cs="宋体"/>
      <w:kern w:val="0"/>
      <w:sz w:val="24"/>
      <w:szCs w:val="20"/>
    </w:rPr>
  </w:style>
  <w:style w:type="paragraph" w:customStyle="1" w:styleId="tabletext">
    <w:name w:val="tabletext"/>
    <w:basedOn w:val="a9"/>
    <w:uiPriority w:val="99"/>
    <w:qFormat/>
    <w:rsid w:val="0021645E"/>
    <w:pPr>
      <w:widowControl/>
      <w:spacing w:line="300" w:lineRule="atLeast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CharChar1Char">
    <w:name w:val="Char Char1 Char"/>
    <w:basedOn w:val="a9"/>
    <w:uiPriority w:val="99"/>
    <w:qFormat/>
    <w:rsid w:val="0021645E"/>
    <w:pPr>
      <w:widowControl/>
      <w:spacing w:after="160" w:line="240" w:lineRule="exact"/>
      <w:jc w:val="left"/>
    </w:pPr>
    <w:rPr>
      <w:rFonts w:ascii="Verdana" w:eastAsia="Times New Roman" w:hAnsi="Verdana"/>
      <w:kern w:val="0"/>
      <w:sz w:val="24"/>
      <w:szCs w:val="20"/>
      <w:lang w:eastAsia="en-US"/>
    </w:rPr>
  </w:style>
  <w:style w:type="paragraph" w:customStyle="1" w:styleId="TableEntry">
    <w:name w:val="TableEntry"/>
    <w:basedOn w:val="a9"/>
    <w:uiPriority w:val="99"/>
    <w:qFormat/>
    <w:rsid w:val="0021645E"/>
    <w:pPr>
      <w:widowControl/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" w:hAnsi="Times"/>
      <w:kern w:val="0"/>
      <w:sz w:val="20"/>
      <w:szCs w:val="20"/>
    </w:rPr>
  </w:style>
  <w:style w:type="paragraph" w:customStyle="1" w:styleId="pcase">
    <w:name w:val="p_case"/>
    <w:basedOn w:val="a9"/>
    <w:uiPriority w:val="99"/>
    <w:qFormat/>
    <w:rsid w:val="0021645E"/>
    <w:pPr>
      <w:widowControl/>
      <w:spacing w:before="30" w:after="30"/>
      <w:ind w:left="30" w:right="30" w:firstLine="400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My30">
    <w:name w:val="My标题3"/>
    <w:basedOn w:val="3"/>
    <w:next w:val="a9"/>
    <w:uiPriority w:val="99"/>
    <w:qFormat/>
    <w:rsid w:val="0021645E"/>
    <w:pPr>
      <w:numPr>
        <w:ilvl w:val="0"/>
        <w:numId w:val="0"/>
      </w:numPr>
      <w:tabs>
        <w:tab w:val="left" w:pos="0"/>
        <w:tab w:val="left" w:pos="1080"/>
      </w:tabs>
      <w:ind w:left="709" w:hanging="709"/>
    </w:pPr>
    <w:rPr>
      <w:rFonts w:ascii="Arial" w:hAnsi="Arial"/>
      <w:b w:val="0"/>
      <w:bCs w:val="0"/>
      <w:sz w:val="24"/>
      <w:szCs w:val="20"/>
      <w:lang w:val="en-US"/>
    </w:rPr>
  </w:style>
  <w:style w:type="paragraph" w:customStyle="1" w:styleId="affffffff3">
    <w:name w:val="图表文字居中"/>
    <w:basedOn w:val="a9"/>
    <w:uiPriority w:val="99"/>
    <w:qFormat/>
    <w:rsid w:val="0021645E"/>
    <w:pPr>
      <w:snapToGrid w:val="0"/>
      <w:jc w:val="center"/>
    </w:pPr>
    <w:rPr>
      <w:rFonts w:ascii="Arial" w:eastAsia="楷体_GB2312" w:hAnsi="Arial"/>
      <w:sz w:val="24"/>
      <w:szCs w:val="20"/>
    </w:rPr>
  </w:style>
  <w:style w:type="paragraph" w:customStyle="1" w:styleId="2f1">
    <w:name w:val="项目2"/>
    <w:basedOn w:val="a9"/>
    <w:uiPriority w:val="99"/>
    <w:qFormat/>
    <w:rsid w:val="0021645E"/>
    <w:pPr>
      <w:tabs>
        <w:tab w:val="left" w:pos="1026"/>
      </w:tabs>
      <w:spacing w:line="360" w:lineRule="auto"/>
      <w:ind w:left="1026" w:hanging="600"/>
    </w:pPr>
    <w:rPr>
      <w:rFonts w:ascii="Times New Roman" w:hAnsi="Times New Roman"/>
      <w:sz w:val="24"/>
      <w:szCs w:val="24"/>
    </w:rPr>
  </w:style>
  <w:style w:type="paragraph" w:customStyle="1" w:styleId="wtext">
    <w:name w:val="wtext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content">
    <w:name w:val="content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Char0">
    <w:name w:val="样式 正文首行缩进 + 首行缩进:  1 字符 Char"/>
    <w:basedOn w:val="a9"/>
    <w:uiPriority w:val="99"/>
    <w:qFormat/>
    <w:rsid w:val="0021645E"/>
    <w:pPr>
      <w:spacing w:after="120" w:line="480" w:lineRule="auto"/>
      <w:ind w:firstLineChars="200" w:firstLine="200"/>
    </w:pPr>
    <w:rPr>
      <w:rFonts w:ascii="Times New Roman" w:eastAsia="幼圆" w:hAnsi="Times New Roman"/>
      <w:spacing w:val="20"/>
      <w:sz w:val="24"/>
      <w:szCs w:val="24"/>
    </w:rPr>
  </w:style>
  <w:style w:type="paragraph" w:customStyle="1" w:styleId="Normal0">
    <w:name w:val="Normal0"/>
    <w:uiPriority w:val="99"/>
    <w:qFormat/>
    <w:rsid w:val="0021645E"/>
    <w:rPr>
      <w:lang w:eastAsia="en-US"/>
    </w:rPr>
  </w:style>
  <w:style w:type="paragraph" w:customStyle="1" w:styleId="Char1CharCharChar">
    <w:name w:val="Char1 Char Char Char"/>
    <w:basedOn w:val="a9"/>
    <w:uiPriority w:val="99"/>
    <w:qFormat/>
    <w:rsid w:val="0021645E"/>
    <w:rPr>
      <w:rFonts w:ascii="Tahoma" w:hAnsi="Tahoma"/>
      <w:sz w:val="24"/>
      <w:szCs w:val="20"/>
    </w:rPr>
  </w:style>
  <w:style w:type="paragraph" w:customStyle="1" w:styleId="HH4">
    <w:name w:val="HH4"/>
    <w:basedOn w:val="3"/>
    <w:uiPriority w:val="99"/>
    <w:qFormat/>
    <w:rsid w:val="0021645E"/>
    <w:pPr>
      <w:numPr>
        <w:ilvl w:val="0"/>
        <w:numId w:val="0"/>
      </w:numPr>
      <w:tabs>
        <w:tab w:val="left" w:pos="0"/>
      </w:tabs>
      <w:spacing w:before="120" w:after="120"/>
    </w:pPr>
    <w:rPr>
      <w:rFonts w:ascii="Times New Roman" w:hAnsi="Times New Roman"/>
      <w:sz w:val="28"/>
      <w:szCs w:val="28"/>
      <w:lang w:val="en-US"/>
    </w:rPr>
  </w:style>
  <w:style w:type="paragraph" w:customStyle="1" w:styleId="1ff2">
    <w:name w:val="正文1"/>
    <w:basedOn w:val="a9"/>
    <w:uiPriority w:val="99"/>
    <w:qFormat/>
    <w:rsid w:val="0021645E"/>
    <w:pPr>
      <w:tabs>
        <w:tab w:val="left" w:pos="3252"/>
        <w:tab w:val="left" w:pos="5115"/>
        <w:tab w:val="left" w:pos="6402"/>
      </w:tabs>
      <w:spacing w:before="50" w:after="50"/>
      <w:jc w:val="center"/>
    </w:pPr>
    <w:rPr>
      <w:rFonts w:ascii="Arial" w:hAnsi="Arial" w:cs="Arial"/>
      <w:szCs w:val="20"/>
    </w:rPr>
  </w:style>
  <w:style w:type="paragraph" w:customStyle="1" w:styleId="1H11l0SectionHeadHeader1h1Level1HeadPIM1He">
    <w:name w:val="样式 标题 1H1章节1l0Section HeadHeader1h1Level 1 HeadPIM 1He..."/>
    <w:basedOn w:val="10"/>
    <w:uiPriority w:val="99"/>
    <w:qFormat/>
    <w:rsid w:val="0021645E"/>
    <w:pPr>
      <w:numPr>
        <w:numId w:val="0"/>
      </w:numPr>
    </w:pPr>
    <w:rPr>
      <w:rFonts w:ascii="Times New Roman" w:hAnsi="Times New Roman" w:cs="宋体"/>
      <w:szCs w:val="20"/>
      <w:lang w:val="en-US"/>
    </w:rPr>
  </w:style>
  <w:style w:type="paragraph" w:customStyle="1" w:styleId="GB23127815">
    <w:name w:val="样式 (中文) 仿宋_GB2312 小四 黑色 居中 段后: 7.8 磅 行距: 1.5 倍行距"/>
    <w:basedOn w:val="a9"/>
    <w:uiPriority w:val="99"/>
    <w:qFormat/>
    <w:rsid w:val="0021645E"/>
    <w:pPr>
      <w:spacing w:after="156" w:line="360" w:lineRule="auto"/>
      <w:jc w:val="left"/>
    </w:pPr>
    <w:rPr>
      <w:rFonts w:ascii="Times New Roman" w:eastAsia="仿宋_GB2312" w:hAnsi="Times New Roman" w:cs="宋体"/>
      <w:color w:val="000000"/>
      <w:sz w:val="24"/>
      <w:szCs w:val="20"/>
    </w:rPr>
  </w:style>
  <w:style w:type="paragraph" w:customStyle="1" w:styleId="ecmsonormal">
    <w:name w:val="ec_msonormal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ff3">
    <w:name w:val="索引标题1"/>
    <w:basedOn w:val="a9"/>
    <w:next w:val="112"/>
    <w:uiPriority w:val="99"/>
    <w:qFormat/>
    <w:rsid w:val="0021645E"/>
    <w:pPr>
      <w:widowControl/>
      <w:overflowPunct w:val="0"/>
      <w:autoSpaceDE w:val="0"/>
      <w:autoSpaceDN w:val="0"/>
      <w:adjustRightInd w:val="0"/>
      <w:spacing w:before="240" w:line="300" w:lineRule="auto"/>
      <w:ind w:left="2268"/>
      <w:jc w:val="left"/>
      <w:textAlignment w:val="baseline"/>
    </w:pPr>
    <w:rPr>
      <w:rFonts w:ascii="Times New Roman" w:hAnsi="Times New Roman"/>
      <w:kern w:val="0"/>
      <w:sz w:val="24"/>
      <w:szCs w:val="20"/>
    </w:rPr>
  </w:style>
  <w:style w:type="paragraph" w:customStyle="1" w:styleId="a00">
    <w:name w:val="a0"/>
    <w:basedOn w:val="a9"/>
    <w:uiPriority w:val="99"/>
    <w:qFormat/>
    <w:rsid w:val="0021645E"/>
    <w:pPr>
      <w:widowControl/>
      <w:spacing w:after="156"/>
      <w:ind w:left="780"/>
      <w:jc w:val="center"/>
    </w:pPr>
    <w:rPr>
      <w:rFonts w:ascii="Arial" w:hAnsi="Arial" w:cs="Arial"/>
      <w:kern w:val="0"/>
      <w:szCs w:val="21"/>
    </w:rPr>
  </w:style>
  <w:style w:type="paragraph" w:customStyle="1" w:styleId="BodyText">
    <w:name w:val="BodyText"/>
    <w:basedOn w:val="a9"/>
    <w:uiPriority w:val="99"/>
    <w:qFormat/>
    <w:rsid w:val="0021645E"/>
    <w:pPr>
      <w:widowControl/>
      <w:spacing w:before="120" w:after="120"/>
    </w:pPr>
    <w:rPr>
      <w:rFonts w:ascii="宋体" w:hAnsi="Times New Roman"/>
      <w:snapToGrid w:val="0"/>
      <w:kern w:val="0"/>
      <w:sz w:val="28"/>
      <w:szCs w:val="20"/>
      <w:lang w:eastAsia="en-US"/>
    </w:rPr>
  </w:style>
  <w:style w:type="paragraph" w:customStyle="1" w:styleId="CM10">
    <w:name w:val="CM10"/>
    <w:basedOn w:val="a9"/>
    <w:next w:val="a9"/>
    <w:uiPriority w:val="99"/>
    <w:qFormat/>
    <w:rsid w:val="0021645E"/>
    <w:pPr>
      <w:autoSpaceDE w:val="0"/>
      <w:autoSpaceDN w:val="0"/>
      <w:adjustRightInd w:val="0"/>
      <w:spacing w:line="626" w:lineRule="atLeast"/>
      <w:jc w:val="left"/>
    </w:pPr>
    <w:rPr>
      <w:rFonts w:ascii="Sim Sun" w:eastAsia="Sim Sun" w:hAnsi="Times New Roman"/>
      <w:kern w:val="0"/>
      <w:sz w:val="24"/>
      <w:szCs w:val="24"/>
    </w:rPr>
  </w:style>
  <w:style w:type="paragraph" w:customStyle="1" w:styleId="CharCharCharCharCharCharChar">
    <w:name w:val="Char Char Char Char Char Char Char"/>
    <w:basedOn w:val="1c"/>
    <w:uiPriority w:val="99"/>
    <w:qFormat/>
    <w:rsid w:val="0021645E"/>
    <w:rPr>
      <w:rFonts w:ascii="Tahoma" w:hAnsi="Tahoma" w:cs="宋体"/>
      <w:color w:val="auto"/>
      <w:szCs w:val="24"/>
      <w:shd w:val="clear" w:color="auto" w:fill="000080"/>
    </w:rPr>
  </w:style>
  <w:style w:type="paragraph" w:customStyle="1" w:styleId="affffffff4">
    <w:name w:val="af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fffff5">
    <w:name w:val="标题一"/>
    <w:basedOn w:val="a9"/>
    <w:next w:val="a9"/>
    <w:uiPriority w:val="99"/>
    <w:qFormat/>
    <w:rsid w:val="0021645E"/>
    <w:pPr>
      <w:tabs>
        <w:tab w:val="left" w:pos="720"/>
      </w:tabs>
      <w:ind w:left="720" w:hanging="720"/>
    </w:pPr>
    <w:rPr>
      <w:rFonts w:ascii="Times New Roman" w:eastAsia="黑体" w:hAnsi="Times New Roman"/>
      <w:szCs w:val="21"/>
    </w:rPr>
  </w:style>
  <w:style w:type="paragraph" w:customStyle="1" w:styleId="BodyTextch">
    <w:name w:val="Body Text(ch)"/>
    <w:basedOn w:val="a9"/>
    <w:next w:val="af4"/>
    <w:uiPriority w:val="99"/>
    <w:qFormat/>
    <w:rsid w:val="0021645E"/>
    <w:pPr>
      <w:spacing w:after="120"/>
    </w:pPr>
    <w:rPr>
      <w:rFonts w:ascii="宋体" w:hAnsi="Arial"/>
      <w:bCs/>
      <w:iCs/>
      <w:szCs w:val="24"/>
    </w:rPr>
  </w:style>
  <w:style w:type="paragraph" w:customStyle="1" w:styleId="font0">
    <w:name w:val="font0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customStyle="1" w:styleId="101">
    <w:name w:val="样式10"/>
    <w:basedOn w:val="a9"/>
    <w:uiPriority w:val="99"/>
    <w:qFormat/>
    <w:rsid w:val="0021645E"/>
    <w:pPr>
      <w:ind w:firstLine="199"/>
    </w:pPr>
    <w:rPr>
      <w:rFonts w:ascii="Times New Roman" w:hAnsi="Times New Roman"/>
      <w:b/>
      <w:szCs w:val="24"/>
    </w:rPr>
  </w:style>
  <w:style w:type="paragraph" w:customStyle="1" w:styleId="para">
    <w:name w:val="para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affffffff6">
    <w:name w:val="a"/>
    <w:basedOn w:val="a9"/>
    <w:uiPriority w:val="99"/>
    <w:qFormat/>
    <w:rsid w:val="0021645E"/>
    <w:pPr>
      <w:widowControl/>
      <w:spacing w:after="50" w:line="300" w:lineRule="auto"/>
      <w:ind w:firstLine="200"/>
      <w:jc w:val="left"/>
    </w:pPr>
    <w:rPr>
      <w:rFonts w:cs="宋体"/>
      <w:kern w:val="0"/>
      <w:szCs w:val="21"/>
    </w:rPr>
  </w:style>
  <w:style w:type="paragraph" w:customStyle="1" w:styleId="affffffff7">
    <w:name w:val="图片文字"/>
    <w:basedOn w:val="a9"/>
    <w:uiPriority w:val="99"/>
    <w:qFormat/>
    <w:rsid w:val="0021645E"/>
    <w:pPr>
      <w:spacing w:line="240" w:lineRule="atLeast"/>
      <w:jc w:val="center"/>
    </w:pPr>
    <w:rPr>
      <w:rFonts w:ascii="Times New Roman" w:hAnsi="Times New Roman"/>
      <w:szCs w:val="21"/>
    </w:rPr>
  </w:style>
  <w:style w:type="paragraph" w:customStyle="1" w:styleId="39">
    <w:name w:val="样式3"/>
    <w:basedOn w:val="a9"/>
    <w:uiPriority w:val="99"/>
    <w:qFormat/>
    <w:rsid w:val="0021645E"/>
    <w:rPr>
      <w:rFonts w:ascii="Times New Roman" w:hAnsi="Times New Roman"/>
      <w:szCs w:val="24"/>
    </w:rPr>
  </w:style>
  <w:style w:type="paragraph" w:customStyle="1" w:styleId="Copyright">
    <w:name w:val="Copyright"/>
    <w:uiPriority w:val="99"/>
    <w:qFormat/>
    <w:rsid w:val="0021645E"/>
    <w:pPr>
      <w:keepNext/>
      <w:keepLines/>
      <w:jc w:val="both"/>
    </w:pPr>
    <w:rPr>
      <w:rFonts w:ascii="Garamond" w:hAnsi="Garamond"/>
      <w:lang w:eastAsia="en-US"/>
    </w:rPr>
  </w:style>
  <w:style w:type="paragraph" w:customStyle="1" w:styleId="CM75">
    <w:name w:val="CM75"/>
    <w:basedOn w:val="Default"/>
    <w:next w:val="Default"/>
    <w:uiPriority w:val="99"/>
    <w:qFormat/>
    <w:rsid w:val="0021645E"/>
    <w:pPr>
      <w:spacing w:after="132"/>
    </w:pPr>
    <w:rPr>
      <w:rFonts w:cs="Times New Roman"/>
      <w:color w:val="auto"/>
    </w:rPr>
  </w:style>
  <w:style w:type="paragraph" w:customStyle="1" w:styleId="113">
    <w:name w:val="修订11"/>
    <w:uiPriority w:val="99"/>
    <w:qFormat/>
    <w:rsid w:val="0021645E"/>
    <w:rPr>
      <w:kern w:val="2"/>
      <w:sz w:val="21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9"/>
    <w:uiPriority w:val="99"/>
    <w:qFormat/>
    <w:rsid w:val="0021645E"/>
    <w:pPr>
      <w:adjustRightInd w:val="0"/>
      <w:spacing w:line="360" w:lineRule="auto"/>
      <w:ind w:left="840"/>
    </w:pPr>
    <w:rPr>
      <w:rFonts w:ascii="宋体" w:hAnsi="宋体"/>
      <w:iCs/>
      <w:color w:val="000000"/>
      <w:kern w:val="0"/>
      <w:sz w:val="24"/>
      <w:szCs w:val="20"/>
    </w:rPr>
  </w:style>
  <w:style w:type="paragraph" w:customStyle="1" w:styleId="affffffff8">
    <w:name w:val="文档正文（外部）"/>
    <w:basedOn w:val="a9"/>
    <w:uiPriority w:val="99"/>
    <w:qFormat/>
    <w:rsid w:val="0021645E"/>
    <w:pPr>
      <w:spacing w:line="360" w:lineRule="auto"/>
    </w:pPr>
    <w:rPr>
      <w:rFonts w:ascii="Times New Roman" w:hAnsi="Times New Roman"/>
      <w:sz w:val="28"/>
      <w:szCs w:val="24"/>
    </w:rPr>
  </w:style>
  <w:style w:type="paragraph" w:customStyle="1" w:styleId="CM63">
    <w:name w:val="CM63"/>
    <w:basedOn w:val="a9"/>
    <w:next w:val="a9"/>
    <w:uiPriority w:val="99"/>
    <w:qFormat/>
    <w:rsid w:val="0021645E"/>
    <w:pPr>
      <w:autoSpaceDE w:val="0"/>
      <w:autoSpaceDN w:val="0"/>
      <w:adjustRightInd w:val="0"/>
      <w:spacing w:after="183"/>
      <w:jc w:val="left"/>
    </w:pPr>
    <w:rPr>
      <w:rFonts w:ascii="宋体" w:hAnsi="Times New Roman"/>
      <w:kern w:val="0"/>
      <w:sz w:val="24"/>
      <w:szCs w:val="24"/>
    </w:rPr>
  </w:style>
  <w:style w:type="paragraph" w:customStyle="1" w:styleId="CM15">
    <w:name w:val="CM15"/>
    <w:basedOn w:val="Default"/>
    <w:next w:val="Default"/>
    <w:uiPriority w:val="99"/>
    <w:qFormat/>
    <w:rsid w:val="0021645E"/>
    <w:pPr>
      <w:spacing w:line="468" w:lineRule="atLeast"/>
    </w:pPr>
    <w:rPr>
      <w:rFonts w:cs="Times New Roman"/>
      <w:color w:val="auto"/>
    </w:rPr>
  </w:style>
  <w:style w:type="paragraph" w:customStyle="1" w:styleId="affffffff9">
    <w:name w:val="图样式"/>
    <w:basedOn w:val="a9"/>
    <w:uiPriority w:val="99"/>
    <w:qFormat/>
    <w:rsid w:val="0021645E"/>
    <w:pPr>
      <w:keepNext/>
      <w:widowControl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hAnsi="Times New Roman"/>
      <w:kern w:val="0"/>
      <w:szCs w:val="20"/>
    </w:rPr>
  </w:style>
  <w:style w:type="paragraph" w:customStyle="1" w:styleId="22ndlevelh22Header2H2Heading2HiddenHeading2CC">
    <w:name w:val="样式 样式 标题 22nd levelh22Header 2H2Heading 2 HiddenHeading 2 CC... ..."/>
    <w:basedOn w:val="a9"/>
    <w:uiPriority w:val="99"/>
    <w:qFormat/>
    <w:rsid w:val="0021645E"/>
    <w:pPr>
      <w:tabs>
        <w:tab w:val="left" w:pos="0"/>
        <w:tab w:val="left" w:pos="360"/>
      </w:tabs>
    </w:pPr>
    <w:rPr>
      <w:rFonts w:ascii="Times New Roman" w:hAnsi="Times New Roman"/>
      <w:szCs w:val="20"/>
    </w:rPr>
  </w:style>
  <w:style w:type="paragraph" w:customStyle="1" w:styleId="1ff4">
    <w:name w:val="图表目录1"/>
    <w:basedOn w:val="a9"/>
    <w:next w:val="a9"/>
    <w:uiPriority w:val="99"/>
    <w:qFormat/>
    <w:rsid w:val="0021645E"/>
    <w:pPr>
      <w:tabs>
        <w:tab w:val="left" w:pos="1320"/>
      </w:tabs>
      <w:ind w:left="420" w:hanging="420"/>
      <w:jc w:val="left"/>
    </w:pPr>
    <w:rPr>
      <w:rFonts w:ascii="Times New Roman" w:hAnsi="Times New Roman"/>
      <w:smallCaps/>
      <w:sz w:val="20"/>
      <w:szCs w:val="20"/>
    </w:rPr>
  </w:style>
  <w:style w:type="paragraph" w:customStyle="1" w:styleId="2f2">
    <w:name w:val="样式 首行缩进:  2 字符"/>
    <w:basedOn w:val="a9"/>
    <w:link w:val="2Char4"/>
    <w:qFormat/>
    <w:rsid w:val="0021645E"/>
    <w:pPr>
      <w:spacing w:after="120" w:line="360" w:lineRule="auto"/>
      <w:ind w:firstLineChars="200" w:firstLine="480"/>
    </w:pPr>
    <w:rPr>
      <w:rFonts w:ascii="Times New Roman" w:hAnsi="Times New Roman"/>
      <w:sz w:val="24"/>
      <w:szCs w:val="20"/>
    </w:rPr>
  </w:style>
  <w:style w:type="paragraph" w:customStyle="1" w:styleId="affffffffa">
    <w:name w:val="功能列表"/>
    <w:basedOn w:val="a9"/>
    <w:uiPriority w:val="99"/>
    <w:qFormat/>
    <w:rsid w:val="0021645E"/>
    <w:pPr>
      <w:tabs>
        <w:tab w:val="left" w:pos="900"/>
      </w:tabs>
      <w:spacing w:line="360" w:lineRule="auto"/>
      <w:ind w:left="900" w:hanging="420"/>
    </w:pPr>
    <w:rPr>
      <w:rFonts w:ascii="Times New Roman" w:hAnsi="Times New Roman"/>
      <w:sz w:val="24"/>
      <w:szCs w:val="24"/>
    </w:rPr>
  </w:style>
  <w:style w:type="paragraph" w:customStyle="1" w:styleId="CharCharCharCharCharCharCharCharCharChar">
    <w:name w:val="Char Char Char Char Char Char Char Char Char Char"/>
    <w:basedOn w:val="1c"/>
    <w:uiPriority w:val="99"/>
    <w:qFormat/>
    <w:rsid w:val="0021645E"/>
    <w:rPr>
      <w:rFonts w:ascii="Tahoma" w:hAnsi="Tahoma"/>
      <w:color w:val="auto"/>
      <w:szCs w:val="24"/>
      <w:shd w:val="clear" w:color="auto" w:fill="000080"/>
    </w:rPr>
  </w:style>
  <w:style w:type="paragraph" w:customStyle="1" w:styleId="affffffffb">
    <w:name w:val="正文方案"/>
    <w:basedOn w:val="a9"/>
    <w:next w:val="a9"/>
    <w:uiPriority w:val="99"/>
    <w:qFormat/>
    <w:rsid w:val="0021645E"/>
    <w:pPr>
      <w:spacing w:after="87" w:line="276" w:lineRule="auto"/>
      <w:ind w:firstLineChars="200" w:firstLine="448"/>
    </w:pPr>
    <w:rPr>
      <w:rFonts w:ascii="Times New Roman" w:hAnsi="Times New Roman" w:cs="宋体"/>
      <w:szCs w:val="20"/>
    </w:rPr>
  </w:style>
  <w:style w:type="paragraph" w:customStyle="1" w:styleId="affffffffc">
    <w:name w:val="标题（一）"/>
    <w:basedOn w:val="a9"/>
    <w:next w:val="a9"/>
    <w:uiPriority w:val="99"/>
    <w:qFormat/>
    <w:rsid w:val="0021645E"/>
    <w:pPr>
      <w:tabs>
        <w:tab w:val="left" w:pos="840"/>
      </w:tabs>
      <w:ind w:left="840" w:hanging="840"/>
    </w:pPr>
    <w:rPr>
      <w:rFonts w:ascii="Times New Roman" w:hAnsi="Times New Roman"/>
      <w:b/>
      <w:szCs w:val="21"/>
    </w:rPr>
  </w:style>
  <w:style w:type="paragraph" w:customStyle="1" w:styleId="affffffffd">
    <w:name w:val="正文０"/>
    <w:basedOn w:val="a9"/>
    <w:uiPriority w:val="99"/>
    <w:qFormat/>
    <w:rsid w:val="0021645E"/>
    <w:pPr>
      <w:tabs>
        <w:tab w:val="left" w:pos="5115"/>
      </w:tabs>
      <w:spacing w:line="360" w:lineRule="auto"/>
    </w:pPr>
    <w:rPr>
      <w:rFonts w:ascii="宋体" w:hAnsi="宋体" w:cs="Arial"/>
      <w:bCs/>
      <w:color w:val="000080"/>
      <w:sz w:val="24"/>
      <w:szCs w:val="24"/>
    </w:rPr>
  </w:style>
  <w:style w:type="paragraph" w:customStyle="1" w:styleId="affffffffe">
    <w:name w:val="框内说明"/>
    <w:basedOn w:val="a9"/>
    <w:uiPriority w:val="99"/>
    <w:qFormat/>
    <w:rsid w:val="0021645E"/>
    <w:pPr>
      <w:adjustRightInd w:val="0"/>
      <w:snapToGrid w:val="0"/>
    </w:pPr>
    <w:rPr>
      <w:rFonts w:ascii="Times New Roman" w:hAnsi="Times New Roman"/>
      <w:kern w:val="0"/>
      <w:szCs w:val="24"/>
    </w:rPr>
  </w:style>
  <w:style w:type="paragraph" w:customStyle="1" w:styleId="base2">
    <w:name w:val="base2"/>
    <w:basedOn w:val="a9"/>
    <w:uiPriority w:val="99"/>
    <w:qFormat/>
    <w:rsid w:val="0021645E"/>
    <w:pPr>
      <w:widowControl/>
      <w:spacing w:before="40" w:after="60"/>
      <w:ind w:left="75" w:right="40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My12">
    <w:name w:val="My标题1"/>
    <w:basedOn w:val="10"/>
    <w:next w:val="a9"/>
    <w:uiPriority w:val="99"/>
    <w:qFormat/>
    <w:rsid w:val="0021645E"/>
    <w:pPr>
      <w:numPr>
        <w:numId w:val="0"/>
      </w:numPr>
      <w:tabs>
        <w:tab w:val="left" w:pos="425"/>
        <w:tab w:val="left" w:pos="896"/>
      </w:tabs>
      <w:adjustRightInd w:val="0"/>
      <w:spacing w:before="120" w:after="360" w:line="360" w:lineRule="auto"/>
      <w:ind w:left="425" w:hanging="425"/>
      <w:jc w:val="left"/>
      <w:textAlignment w:val="baseline"/>
    </w:pPr>
    <w:rPr>
      <w:rFonts w:ascii="Arial" w:hAnsi="Arial"/>
      <w:bCs w:val="0"/>
      <w:sz w:val="32"/>
      <w:szCs w:val="20"/>
      <w:lang w:val="en-US"/>
    </w:rPr>
  </w:style>
  <w:style w:type="paragraph" w:customStyle="1" w:styleId="My21">
    <w:name w:val="My标题2"/>
    <w:basedOn w:val="20"/>
    <w:next w:val="a9"/>
    <w:uiPriority w:val="99"/>
    <w:qFormat/>
    <w:rsid w:val="0021645E"/>
    <w:pPr>
      <w:numPr>
        <w:ilvl w:val="0"/>
        <w:numId w:val="0"/>
      </w:numPr>
      <w:tabs>
        <w:tab w:val="left" w:pos="720"/>
      </w:tabs>
      <w:adjustRightInd w:val="0"/>
      <w:spacing w:before="360" w:after="120"/>
      <w:ind w:left="567" w:hanging="567"/>
      <w:jc w:val="left"/>
      <w:textAlignment w:val="baseline"/>
    </w:pPr>
    <w:rPr>
      <w:rFonts w:ascii="Arial" w:hAnsi="Arial"/>
      <w:bCs w:val="0"/>
      <w:kern w:val="0"/>
      <w:sz w:val="24"/>
      <w:szCs w:val="20"/>
      <w:lang w:val="en-US"/>
    </w:rPr>
  </w:style>
  <w:style w:type="paragraph" w:customStyle="1" w:styleId="My40">
    <w:name w:val="My4"/>
    <w:basedOn w:val="a9"/>
    <w:uiPriority w:val="99"/>
    <w:qFormat/>
    <w:rsid w:val="0021645E"/>
    <w:pPr>
      <w:tabs>
        <w:tab w:val="left" w:pos="567"/>
      </w:tabs>
      <w:snapToGrid w:val="0"/>
      <w:spacing w:before="120" w:after="120" w:line="400" w:lineRule="exact"/>
    </w:pPr>
    <w:rPr>
      <w:rFonts w:ascii="Times New Roman" w:hAnsi="Times New Roman"/>
      <w:b/>
      <w:sz w:val="24"/>
      <w:szCs w:val="24"/>
    </w:rPr>
  </w:style>
  <w:style w:type="paragraph" w:customStyle="1" w:styleId="heading">
    <w:name w:val="heading"/>
    <w:basedOn w:val="a9"/>
    <w:next w:val="a9"/>
    <w:uiPriority w:val="99"/>
    <w:qFormat/>
    <w:rsid w:val="0021645E"/>
    <w:pPr>
      <w:keepNext/>
      <w:keepLines/>
      <w:spacing w:before="260" w:after="260" w:line="416" w:lineRule="auto"/>
    </w:pPr>
    <w:rPr>
      <w:rFonts w:ascii="Arial" w:eastAsia="黑体" w:hAnsi="Arial"/>
      <w:b/>
      <w:bCs/>
      <w:sz w:val="32"/>
      <w:szCs w:val="32"/>
    </w:rPr>
  </w:style>
  <w:style w:type="paragraph" w:customStyle="1" w:styleId="TOCBase">
    <w:name w:val="TOC Base"/>
    <w:basedOn w:val="a9"/>
    <w:uiPriority w:val="99"/>
    <w:qFormat/>
    <w:rsid w:val="0021645E"/>
    <w:pPr>
      <w:tabs>
        <w:tab w:val="right" w:leader="dot" w:pos="6480"/>
      </w:tabs>
      <w:spacing w:after="240" w:line="240" w:lineRule="atLeast"/>
      <w:jc w:val="left"/>
    </w:pPr>
    <w:rPr>
      <w:rFonts w:ascii="Arial" w:eastAsia="PMingLiU" w:hAnsi="Arial"/>
      <w:spacing w:val="-5"/>
      <w:kern w:val="0"/>
      <w:sz w:val="20"/>
      <w:szCs w:val="20"/>
    </w:rPr>
  </w:style>
  <w:style w:type="paragraph" w:customStyle="1" w:styleId="CharCharCharChar">
    <w:name w:val="Char Char Char Char"/>
    <w:basedOn w:val="a9"/>
    <w:uiPriority w:val="99"/>
    <w:qFormat/>
    <w:rsid w:val="0021645E"/>
    <w:pPr>
      <w:adjustRightInd w:val="0"/>
      <w:spacing w:line="360" w:lineRule="auto"/>
      <w:ind w:firstLineChars="200" w:firstLine="200"/>
    </w:pPr>
    <w:rPr>
      <w:rFonts w:ascii="Tahoma" w:hAnsi="Tahoma"/>
      <w:sz w:val="24"/>
      <w:szCs w:val="20"/>
    </w:rPr>
  </w:style>
  <w:style w:type="paragraph" w:customStyle="1" w:styleId="afffffffff">
    <w:name w:val="文档正文"/>
    <w:basedOn w:val="a9"/>
    <w:uiPriority w:val="99"/>
    <w:qFormat/>
    <w:rsid w:val="0021645E"/>
    <w:pPr>
      <w:adjustRightInd w:val="0"/>
      <w:spacing w:line="480" w:lineRule="atLeast"/>
      <w:ind w:firstLine="567"/>
      <w:textAlignment w:val="baseline"/>
    </w:pPr>
    <w:rPr>
      <w:rFonts w:ascii="长城仿宋" w:hAnsi="Times New Roman"/>
      <w:kern w:val="0"/>
      <w:sz w:val="24"/>
      <w:szCs w:val="20"/>
    </w:rPr>
  </w:style>
  <w:style w:type="paragraph" w:customStyle="1" w:styleId="px12none">
    <w:name w:val="px12none"/>
    <w:basedOn w:val="a9"/>
    <w:uiPriority w:val="99"/>
    <w:qFormat/>
    <w:rsid w:val="0021645E"/>
    <w:pPr>
      <w:widowControl/>
      <w:spacing w:before="100" w:beforeAutospacing="1" w:after="100" w:afterAutospacing="1" w:line="384" w:lineRule="auto"/>
      <w:jc w:val="left"/>
    </w:pPr>
    <w:rPr>
      <w:rFonts w:ascii="ˎ̥" w:hAnsi="ˎ̥" w:cs="宋体"/>
      <w:color w:val="000000"/>
      <w:kern w:val="0"/>
      <w:sz w:val="18"/>
      <w:szCs w:val="18"/>
    </w:rPr>
  </w:style>
  <w:style w:type="paragraph" w:customStyle="1" w:styleId="bullets">
    <w:name w:val="bullets"/>
    <w:basedOn w:val="af4"/>
    <w:uiPriority w:val="99"/>
    <w:qFormat/>
    <w:rsid w:val="0021645E"/>
    <w:pPr>
      <w:widowControl/>
      <w:tabs>
        <w:tab w:val="left" w:pos="360"/>
        <w:tab w:val="left" w:pos="425"/>
      </w:tabs>
      <w:jc w:val="left"/>
    </w:pPr>
    <w:rPr>
      <w:rFonts w:ascii="Arial" w:hAnsi="Arial"/>
      <w:color w:val="auto"/>
      <w:kern w:val="0"/>
      <w:sz w:val="20"/>
      <w:szCs w:val="20"/>
      <w:lang w:eastAsia="en-US"/>
    </w:rPr>
  </w:style>
  <w:style w:type="paragraph" w:customStyle="1" w:styleId="ParagraphTitle">
    <w:name w:val="Paragraph Title"/>
    <w:basedOn w:val="a9"/>
    <w:uiPriority w:val="99"/>
    <w:qFormat/>
    <w:rsid w:val="0021645E"/>
    <w:pPr>
      <w:widowControl/>
      <w:spacing w:after="200" w:line="360" w:lineRule="auto"/>
      <w:jc w:val="left"/>
    </w:pPr>
    <w:rPr>
      <w:rFonts w:ascii="宋体" w:hAnsi="宋体"/>
      <w:b/>
      <w:sz w:val="22"/>
      <w:szCs w:val="20"/>
    </w:rPr>
  </w:style>
  <w:style w:type="paragraph" w:customStyle="1" w:styleId="NormalIndent2">
    <w:name w:val="Normal Indent2"/>
    <w:basedOn w:val="16"/>
    <w:uiPriority w:val="99"/>
    <w:qFormat/>
    <w:rsid w:val="0021645E"/>
    <w:pPr>
      <w:widowControl/>
      <w:ind w:left="1440" w:firstLineChars="0" w:firstLine="0"/>
      <w:jc w:val="left"/>
    </w:pPr>
    <w:rPr>
      <w:color w:val="auto"/>
      <w:kern w:val="0"/>
      <w:sz w:val="22"/>
      <w:lang w:eastAsia="en-US"/>
    </w:rPr>
  </w:style>
  <w:style w:type="paragraph" w:customStyle="1" w:styleId="afffffffff0">
    <w:name w:val="正文（首行不缩进）"/>
    <w:basedOn w:val="a9"/>
    <w:uiPriority w:val="99"/>
    <w:qFormat/>
    <w:rsid w:val="0021645E"/>
    <w:pPr>
      <w:spacing w:afterLines="50"/>
    </w:pPr>
    <w:rPr>
      <w:rFonts w:ascii="Times New Roman" w:hAnsi="Times New Roman"/>
      <w:szCs w:val="24"/>
    </w:rPr>
  </w:style>
  <w:style w:type="paragraph" w:customStyle="1" w:styleId="2f3">
    <w:name w:val="样式 (西文)四号 首行缩进:  2 字符"/>
    <w:basedOn w:val="a9"/>
    <w:uiPriority w:val="99"/>
    <w:qFormat/>
    <w:rsid w:val="0021645E"/>
    <w:pPr>
      <w:ind w:firstLineChars="200" w:firstLine="560"/>
    </w:pPr>
    <w:rPr>
      <w:rFonts w:ascii="Times New Roman" w:hAnsi="Times New Roman"/>
      <w:sz w:val="24"/>
      <w:szCs w:val="24"/>
    </w:rPr>
  </w:style>
  <w:style w:type="paragraph" w:customStyle="1" w:styleId="itemlist">
    <w:name w:val="itemlist"/>
    <w:basedOn w:val="a9"/>
    <w:uiPriority w:val="99"/>
    <w:qFormat/>
    <w:rsid w:val="0021645E"/>
    <w:pPr>
      <w:widowControl/>
      <w:spacing w:line="300" w:lineRule="atLeast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ableheading">
    <w:name w:val="tableheading"/>
    <w:basedOn w:val="a9"/>
    <w:uiPriority w:val="99"/>
    <w:qFormat/>
    <w:rsid w:val="0021645E"/>
    <w:pPr>
      <w:widowControl/>
      <w:spacing w:line="300" w:lineRule="atLeast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fffffffff1">
    <w:name w:val="表格题注"/>
    <w:next w:val="a9"/>
    <w:uiPriority w:val="99"/>
    <w:qFormat/>
    <w:rsid w:val="0021645E"/>
    <w:pPr>
      <w:keepLines/>
      <w:tabs>
        <w:tab w:val="left" w:pos="425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text">
    <w:name w:val="text"/>
    <w:basedOn w:val="a9"/>
    <w:uiPriority w:val="99"/>
    <w:qFormat/>
    <w:rsid w:val="0021645E"/>
    <w:pPr>
      <w:widowControl/>
      <w:ind w:firstLineChars="200" w:firstLine="200"/>
      <w:jc w:val="left"/>
    </w:pPr>
    <w:rPr>
      <w:rFonts w:ascii="Arial" w:hAnsi="Arial"/>
      <w:kern w:val="0"/>
      <w:sz w:val="24"/>
      <w:szCs w:val="20"/>
      <w:lang w:eastAsia="en-US"/>
    </w:rPr>
  </w:style>
  <w:style w:type="paragraph" w:customStyle="1" w:styleId="afffffffff2">
    <w:name w:val="插图题注"/>
    <w:next w:val="a9"/>
    <w:uiPriority w:val="99"/>
    <w:qFormat/>
    <w:rsid w:val="0021645E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itemlistchar">
    <w:name w:val="itemlistchar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textchar1">
    <w:name w:val="tabletextchar1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igurechar">
    <w:name w:val="figurechar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iguredescriptionchar">
    <w:name w:val="figuredescriptionchar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description">
    <w:name w:val="tabledescription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igure0">
    <w:name w:val="figure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iguredescription">
    <w:name w:val="figuredescription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1CharCharCharCharCharChar">
    <w:name w:val="Char Char1 Char Char Char Char Char Char"/>
    <w:basedOn w:val="a9"/>
    <w:uiPriority w:val="99"/>
    <w:qFormat/>
    <w:rsid w:val="0021645E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afffffffff3">
    <w:name w:val="章节 字符"/>
    <w:basedOn w:val="My1CharChar"/>
    <w:qFormat/>
    <w:rsid w:val="0021645E"/>
    <w:rPr>
      <w:rFonts w:ascii="宋体" w:eastAsia="黑体" w:hAnsi="宋体"/>
      <w:bCs/>
      <w:color w:val="000000"/>
      <w:kern w:val="44"/>
      <w:sz w:val="32"/>
      <w:szCs w:val="32"/>
      <w:lang w:val="zh-CN" w:eastAsia="zh-CN"/>
    </w:rPr>
  </w:style>
  <w:style w:type="character" w:customStyle="1" w:styleId="28pt">
    <w:name w:val="正文文本 (2) + 8 pt"/>
    <w:basedOn w:val="aa"/>
    <w:qFormat/>
    <w:rsid w:val="0021645E"/>
    <w:rPr>
      <w:rFonts w:ascii="黑体" w:eastAsia="黑体" w:hAnsi="黑体" w:cs="黑体"/>
      <w:color w:val="000000"/>
      <w:spacing w:val="0"/>
      <w:w w:val="100"/>
      <w:position w:val="0"/>
      <w:sz w:val="16"/>
      <w:szCs w:val="16"/>
      <w:u w:val="none"/>
      <w:lang w:val="zh-CN" w:eastAsia="zh-CN" w:bidi="zh-CN"/>
    </w:rPr>
  </w:style>
  <w:style w:type="character" w:customStyle="1" w:styleId="1Char3">
    <w:name w:val="样式1 Char"/>
    <w:qFormat/>
    <w:rsid w:val="0021645E"/>
    <w:rPr>
      <w:rFonts w:ascii="Arial" w:eastAsia="宋体" w:hAnsi="Arial" w:cs="黑体"/>
      <w:b/>
      <w:bCs/>
      <w:sz w:val="28"/>
      <w:szCs w:val="28"/>
    </w:rPr>
  </w:style>
  <w:style w:type="paragraph" w:customStyle="1" w:styleId="xl63">
    <w:name w:val="xl63"/>
    <w:basedOn w:val="a9"/>
    <w:uiPriority w:val="99"/>
    <w:qFormat/>
    <w:rsid w:val="002164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DCDC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64">
    <w:name w:val="xl64"/>
    <w:basedOn w:val="a9"/>
    <w:uiPriority w:val="99"/>
    <w:qFormat/>
    <w:rsid w:val="002164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9"/>
    <w:uiPriority w:val="99"/>
    <w:qFormat/>
    <w:rsid w:val="002164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DCDC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character" w:customStyle="1" w:styleId="1ff5">
    <w:name w:val="访问过的超链接1"/>
    <w:qFormat/>
    <w:rsid w:val="0021645E"/>
    <w:rPr>
      <w:color w:val="800080"/>
      <w:u w:val="single"/>
    </w:rPr>
  </w:style>
  <w:style w:type="character" w:customStyle="1" w:styleId="Char21">
    <w:name w:val="正文文本 Char2"/>
    <w:basedOn w:val="aa"/>
    <w:uiPriority w:val="99"/>
    <w:semiHidden/>
    <w:qFormat/>
    <w:rsid w:val="0021645E"/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Bodytext2">
    <w:name w:val="Body text (2)_"/>
    <w:basedOn w:val="aa"/>
    <w:link w:val="Bodytext21"/>
    <w:uiPriority w:val="99"/>
    <w:qFormat/>
    <w:rsid w:val="0021645E"/>
    <w:rPr>
      <w:rFonts w:ascii="宋体" w:cs="宋体"/>
      <w:spacing w:val="20"/>
      <w:sz w:val="30"/>
      <w:szCs w:val="30"/>
      <w:shd w:val="clear" w:color="auto" w:fill="FFFFFF"/>
    </w:rPr>
  </w:style>
  <w:style w:type="paragraph" w:customStyle="1" w:styleId="Bodytext21">
    <w:name w:val="Body text (2)1"/>
    <w:basedOn w:val="a9"/>
    <w:link w:val="Bodytext2"/>
    <w:uiPriority w:val="99"/>
    <w:qFormat/>
    <w:rsid w:val="0021645E"/>
    <w:pPr>
      <w:shd w:val="clear" w:color="auto" w:fill="FFFFFF"/>
      <w:spacing w:line="557" w:lineRule="exact"/>
      <w:jc w:val="distribute"/>
    </w:pPr>
    <w:rPr>
      <w:rFonts w:ascii="宋体" w:cs="宋体"/>
      <w:spacing w:val="20"/>
      <w:kern w:val="0"/>
      <w:sz w:val="30"/>
      <w:szCs w:val="30"/>
    </w:rPr>
  </w:style>
  <w:style w:type="character" w:customStyle="1" w:styleId="Bodytext212pt5">
    <w:name w:val="Body text (2) + 12 pt5"/>
    <w:basedOn w:val="Bodytext2"/>
    <w:uiPriority w:val="99"/>
    <w:qFormat/>
    <w:rsid w:val="0021645E"/>
    <w:rPr>
      <w:rFonts w:ascii="宋体" w:cs="宋体"/>
      <w:spacing w:val="20"/>
      <w:sz w:val="24"/>
      <w:szCs w:val="24"/>
      <w:shd w:val="clear" w:color="auto" w:fill="FFFFFF"/>
    </w:rPr>
  </w:style>
  <w:style w:type="character" w:customStyle="1" w:styleId="Bodytext5">
    <w:name w:val="Body text (5)_"/>
    <w:basedOn w:val="aa"/>
    <w:link w:val="Bodytext50"/>
    <w:uiPriority w:val="99"/>
    <w:qFormat/>
    <w:rsid w:val="0021645E"/>
    <w:rPr>
      <w:rFonts w:ascii="宋体" w:cs="宋体"/>
      <w:spacing w:val="20"/>
      <w:sz w:val="26"/>
      <w:szCs w:val="26"/>
      <w:shd w:val="clear" w:color="auto" w:fill="FFFFFF"/>
    </w:rPr>
  </w:style>
  <w:style w:type="paragraph" w:customStyle="1" w:styleId="Bodytext50">
    <w:name w:val="Body text (5)"/>
    <w:basedOn w:val="a9"/>
    <w:link w:val="Bodytext5"/>
    <w:uiPriority w:val="99"/>
    <w:qFormat/>
    <w:rsid w:val="0021645E"/>
    <w:pPr>
      <w:shd w:val="clear" w:color="auto" w:fill="FFFFFF"/>
      <w:spacing w:before="180" w:line="240" w:lineRule="atLeast"/>
      <w:jc w:val="left"/>
    </w:pPr>
    <w:rPr>
      <w:rFonts w:ascii="宋体" w:cs="宋体"/>
      <w:spacing w:val="20"/>
      <w:kern w:val="0"/>
      <w:sz w:val="26"/>
      <w:szCs w:val="26"/>
    </w:rPr>
  </w:style>
  <w:style w:type="character" w:customStyle="1" w:styleId="font11">
    <w:name w:val="font11"/>
    <w:basedOn w:val="aa"/>
    <w:qFormat/>
    <w:rsid w:val="0021645E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a"/>
    <w:qFormat/>
    <w:rsid w:val="0021645E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21">
    <w:name w:val="font21"/>
    <w:basedOn w:val="aa"/>
    <w:qFormat/>
    <w:rsid w:val="0021645E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31">
    <w:name w:val="font31"/>
    <w:basedOn w:val="aa"/>
    <w:qFormat/>
    <w:rsid w:val="0021645E"/>
    <w:rPr>
      <w:rFonts w:ascii="宋体" w:eastAsia="宋体" w:hAnsi="宋体" w:cs="宋体" w:hint="eastAsia"/>
      <w:color w:val="333333"/>
      <w:sz w:val="22"/>
      <w:szCs w:val="22"/>
      <w:u w:val="none"/>
    </w:rPr>
  </w:style>
  <w:style w:type="paragraph" w:customStyle="1" w:styleId="xl66">
    <w:name w:val="xl66"/>
    <w:basedOn w:val="a9"/>
    <w:uiPriority w:val="99"/>
    <w:qFormat/>
    <w:rsid w:val="002164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9"/>
    <w:uiPriority w:val="99"/>
    <w:qFormat/>
    <w:rsid w:val="002164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9"/>
    <w:uiPriority w:val="99"/>
    <w:qFormat/>
    <w:rsid w:val="002164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9"/>
    <w:uiPriority w:val="1"/>
    <w:qFormat/>
    <w:rsid w:val="0021645E"/>
    <w:pPr>
      <w:autoSpaceDE w:val="0"/>
      <w:autoSpaceDN w:val="0"/>
      <w:jc w:val="left"/>
    </w:pPr>
    <w:rPr>
      <w:rFonts w:ascii="Noto Sans Mono CJK JP Regular" w:eastAsia="Noto Sans Mono CJK JP Regular" w:hAnsi="Noto Sans Mono CJK JP Regular" w:cs="Noto Sans Mono CJK JP Regular"/>
      <w:kern w:val="0"/>
      <w:sz w:val="22"/>
      <w:lang w:val="zh-CN" w:bidi="zh-CN"/>
    </w:rPr>
  </w:style>
  <w:style w:type="character" w:customStyle="1" w:styleId="fontstyle01">
    <w:name w:val="fontstyle01"/>
    <w:basedOn w:val="aa"/>
    <w:qFormat/>
    <w:rsid w:val="0021645E"/>
    <w:rPr>
      <w:rFonts w:ascii="宋体" w:eastAsia="宋体" w:hAnsi="宋体" w:hint="eastAsia"/>
      <w:color w:val="000000"/>
      <w:sz w:val="56"/>
      <w:szCs w:val="56"/>
    </w:rPr>
  </w:style>
  <w:style w:type="paragraph" w:customStyle="1" w:styleId="2f4">
    <w:name w:val="修订2"/>
    <w:hidden/>
    <w:uiPriority w:val="99"/>
    <w:semiHidden/>
    <w:qFormat/>
    <w:rsid w:val="0021645E"/>
    <w:rPr>
      <w:rFonts w:ascii="Calibri" w:hAnsi="Calibri"/>
      <w:kern w:val="2"/>
      <w:sz w:val="21"/>
      <w:szCs w:val="22"/>
    </w:rPr>
  </w:style>
  <w:style w:type="character" w:customStyle="1" w:styleId="1Char30">
    <w:name w:val="标题 1 Char3"/>
    <w:qFormat/>
    <w:locked/>
    <w:rsid w:val="0021645E"/>
    <w:rPr>
      <w:b/>
      <w:bCs/>
      <w:kern w:val="44"/>
      <w:sz w:val="44"/>
      <w:szCs w:val="44"/>
      <w:lang w:val="zh-CN"/>
    </w:rPr>
  </w:style>
  <w:style w:type="character" w:customStyle="1" w:styleId="3Char2">
    <w:name w:val="标题 3 Char2"/>
    <w:uiPriority w:val="9"/>
    <w:semiHidden/>
    <w:qFormat/>
    <w:locked/>
    <w:rsid w:val="0021645E"/>
    <w:rPr>
      <w:b/>
      <w:bCs/>
      <w:kern w:val="2"/>
      <w:sz w:val="32"/>
      <w:szCs w:val="32"/>
      <w:lang w:val="zh-CN"/>
    </w:rPr>
  </w:style>
  <w:style w:type="character" w:customStyle="1" w:styleId="5Char1">
    <w:name w:val="标题 5 Char1"/>
    <w:basedOn w:val="aa"/>
    <w:uiPriority w:val="9"/>
    <w:semiHidden/>
    <w:qFormat/>
    <w:rsid w:val="0021645E"/>
    <w:rPr>
      <w:rFonts w:cs="Times New Roman"/>
      <w:b/>
      <w:bCs/>
      <w:kern w:val="2"/>
      <w:sz w:val="28"/>
      <w:szCs w:val="28"/>
    </w:rPr>
  </w:style>
  <w:style w:type="character" w:customStyle="1" w:styleId="6Char1">
    <w:name w:val="标题 6 Char1"/>
    <w:basedOn w:val="aa"/>
    <w:uiPriority w:val="9"/>
    <w:semiHidden/>
    <w:qFormat/>
    <w:rsid w:val="0021645E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1">
    <w:name w:val="标题 7 Char1"/>
    <w:basedOn w:val="aa"/>
    <w:uiPriority w:val="9"/>
    <w:semiHidden/>
    <w:qFormat/>
    <w:rsid w:val="0021645E"/>
    <w:rPr>
      <w:rFonts w:cs="Times New Roman"/>
      <w:b/>
      <w:bCs/>
      <w:kern w:val="2"/>
      <w:sz w:val="24"/>
      <w:szCs w:val="24"/>
    </w:rPr>
  </w:style>
  <w:style w:type="character" w:customStyle="1" w:styleId="8Char1">
    <w:name w:val="标题 8 Char1"/>
    <w:basedOn w:val="aa"/>
    <w:uiPriority w:val="99"/>
    <w:semiHidden/>
    <w:qFormat/>
    <w:rsid w:val="0021645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1">
    <w:name w:val="标题 9 Char1"/>
    <w:basedOn w:val="aa"/>
    <w:uiPriority w:val="99"/>
    <w:semiHidden/>
    <w:qFormat/>
    <w:rsid w:val="0021645E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Char0">
    <w:name w:val="正文缩进 Char"/>
    <w:link w:val="ae"/>
    <w:qFormat/>
    <w:locked/>
    <w:rsid w:val="0021645E"/>
    <w:rPr>
      <w:rFonts w:ascii="Times New Roman" w:hAnsi="Times New Roman"/>
      <w:color w:val="000000"/>
      <w:kern w:val="2"/>
      <w:sz w:val="24"/>
    </w:rPr>
  </w:style>
  <w:style w:type="character" w:customStyle="1" w:styleId="Char1f2">
    <w:name w:val="题注 Char1"/>
    <w:semiHidden/>
    <w:qFormat/>
    <w:locked/>
    <w:rsid w:val="0021645E"/>
    <w:rPr>
      <w:rFonts w:ascii="Times New Roman" w:hAnsi="Times New Roman" w:cs="Lohit Hindi"/>
      <w:i/>
      <w:iCs/>
      <w:color w:val="000000"/>
      <w:kern w:val="2"/>
      <w:sz w:val="24"/>
      <w:szCs w:val="24"/>
      <w:lang w:eastAsia="ar-SA"/>
    </w:rPr>
  </w:style>
  <w:style w:type="character" w:customStyle="1" w:styleId="2Char1">
    <w:name w:val="正文文本 2 Char1"/>
    <w:basedOn w:val="aa"/>
    <w:link w:val="25"/>
    <w:uiPriority w:val="99"/>
    <w:semiHidden/>
    <w:qFormat/>
    <w:rsid w:val="0021645E"/>
    <w:rPr>
      <w:rFonts w:ascii="Times New Roman" w:hAnsi="Times New Roman"/>
      <w:sz w:val="24"/>
      <w:szCs w:val="24"/>
      <w:lang w:eastAsia="en-US"/>
    </w:rPr>
  </w:style>
  <w:style w:type="paragraph" w:customStyle="1" w:styleId="TOC3">
    <w:name w:val="TOC 标题3"/>
    <w:basedOn w:val="10"/>
    <w:next w:val="a9"/>
    <w:uiPriority w:val="39"/>
    <w:semiHidden/>
    <w:unhideWhenUsed/>
    <w:qFormat/>
    <w:rsid w:val="0021645E"/>
    <w:pPr>
      <w:numPr>
        <w:numId w:val="0"/>
      </w:numPr>
      <w:spacing w:line="576" w:lineRule="auto"/>
      <w:outlineLvl w:val="9"/>
    </w:pPr>
    <w:rPr>
      <w:rFonts w:ascii="Times New Roman" w:hAnsi="Times New Roman"/>
      <w:lang w:val="en-US"/>
    </w:rPr>
  </w:style>
  <w:style w:type="character" w:customStyle="1" w:styleId="2Char4">
    <w:name w:val="样式 首行缩进:  2 字符 Char"/>
    <w:link w:val="2f2"/>
    <w:qFormat/>
    <w:locked/>
    <w:rsid w:val="0021645E"/>
    <w:rPr>
      <w:rFonts w:ascii="Times New Roman" w:hAnsi="Times New Roman"/>
      <w:kern w:val="2"/>
      <w:sz w:val="24"/>
    </w:rPr>
  </w:style>
  <w:style w:type="paragraph" w:customStyle="1" w:styleId="msonormal0">
    <w:name w:val="msonormal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StyleLatinArialAsian2Char">
    <w:name w:val="Style (Latin) Arial (Asian) 宋体2 Char"/>
    <w:link w:val="StyleLatinArialAsian2"/>
    <w:qFormat/>
    <w:locked/>
    <w:rsid w:val="0021645E"/>
    <w:rPr>
      <w:rFonts w:ascii="Arial" w:hAnsi="Arial" w:cs="Arial"/>
      <w:kern w:val="2"/>
      <w:sz w:val="24"/>
      <w:szCs w:val="24"/>
    </w:rPr>
  </w:style>
  <w:style w:type="paragraph" w:customStyle="1" w:styleId="StyleLatinArialAsian2">
    <w:name w:val="Style (Latin) Arial (Asian) 宋体2"/>
    <w:basedOn w:val="a9"/>
    <w:link w:val="StyleLatinArialAsian2Char"/>
    <w:qFormat/>
    <w:rsid w:val="0021645E"/>
    <w:pPr>
      <w:ind w:firstLineChars="200" w:firstLine="200"/>
      <w:jc w:val="left"/>
    </w:pPr>
    <w:rPr>
      <w:rFonts w:ascii="Arial" w:hAnsi="Arial" w:cs="Arial"/>
      <w:sz w:val="24"/>
      <w:szCs w:val="24"/>
    </w:rPr>
  </w:style>
  <w:style w:type="paragraph" w:customStyle="1" w:styleId="Heading2-new">
    <w:name w:val="Heading 2 - new"/>
    <w:basedOn w:val="a9"/>
    <w:uiPriority w:val="99"/>
    <w:qFormat/>
    <w:rsid w:val="0021645E"/>
    <w:pPr>
      <w:widowControl/>
      <w:numPr>
        <w:ilvl w:val="1"/>
        <w:numId w:val="4"/>
      </w:numPr>
      <w:adjustRightInd w:val="0"/>
      <w:snapToGrid w:val="0"/>
      <w:spacing w:line="360" w:lineRule="auto"/>
      <w:jc w:val="left"/>
    </w:pPr>
    <w:rPr>
      <w:rFonts w:ascii="Times New Roman" w:hAnsi="Times New Roman"/>
      <w:kern w:val="0"/>
      <w:sz w:val="24"/>
      <w:szCs w:val="24"/>
      <w:lang w:eastAsia="en-US"/>
    </w:rPr>
  </w:style>
  <w:style w:type="paragraph" w:customStyle="1" w:styleId="2f5">
    <w:name w:val="正文缩进2字符"/>
    <w:uiPriority w:val="99"/>
    <w:qFormat/>
    <w:rsid w:val="0021645E"/>
    <w:pPr>
      <w:spacing w:line="300" w:lineRule="auto"/>
      <w:ind w:firstLineChars="200" w:firstLine="200"/>
      <w:jc w:val="both"/>
    </w:pPr>
    <w:rPr>
      <w:kern w:val="2"/>
      <w:sz w:val="21"/>
      <w:szCs w:val="24"/>
    </w:rPr>
  </w:style>
  <w:style w:type="paragraph" w:customStyle="1" w:styleId="NormalBodyText">
    <w:name w:val="Normal Body Text"/>
    <w:basedOn w:val="afa"/>
    <w:uiPriority w:val="99"/>
    <w:qFormat/>
    <w:rsid w:val="0021645E"/>
    <w:pPr>
      <w:tabs>
        <w:tab w:val="clear" w:pos="4153"/>
        <w:tab w:val="clear" w:pos="8306"/>
      </w:tabs>
      <w:spacing w:line="360" w:lineRule="auto"/>
      <w:ind w:firstLineChars="200" w:firstLine="420"/>
    </w:pPr>
    <w:rPr>
      <w:rFonts w:ascii="Arial" w:hAnsi="Arial"/>
      <w:color w:val="auto"/>
      <w:kern w:val="0"/>
      <w:sz w:val="21"/>
      <w:lang w:val="en-US"/>
    </w:rPr>
  </w:style>
  <w:style w:type="paragraph" w:customStyle="1" w:styleId="Normal2word">
    <w:name w:val="Normal+2word"/>
    <w:basedOn w:val="a9"/>
    <w:uiPriority w:val="99"/>
    <w:qFormat/>
    <w:rsid w:val="0021645E"/>
    <w:pPr>
      <w:widowControl/>
      <w:adjustRightInd w:val="0"/>
      <w:snapToGrid w:val="0"/>
      <w:spacing w:line="360" w:lineRule="auto"/>
      <w:ind w:firstLineChars="202" w:firstLine="424"/>
      <w:jc w:val="left"/>
    </w:pPr>
    <w:rPr>
      <w:rFonts w:ascii="Arial" w:hAnsi="Arial" w:cs="Arial"/>
      <w:kern w:val="0"/>
      <w:szCs w:val="21"/>
    </w:rPr>
  </w:style>
  <w:style w:type="paragraph" w:customStyle="1" w:styleId="Style10">
    <w:name w:val="_Style 10"/>
    <w:basedOn w:val="a9"/>
    <w:uiPriority w:val="99"/>
    <w:qFormat/>
    <w:rsid w:val="0021645E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fffffffff4">
    <w:name w:val="页脚样式"/>
    <w:basedOn w:val="a9"/>
    <w:uiPriority w:val="99"/>
    <w:qFormat/>
    <w:rsid w:val="0021645E"/>
    <w:pPr>
      <w:autoSpaceDE w:val="0"/>
      <w:autoSpaceDN w:val="0"/>
      <w:adjustRightInd w:val="0"/>
      <w:spacing w:line="360" w:lineRule="auto"/>
    </w:pPr>
    <w:rPr>
      <w:rFonts w:ascii="Times New Roman" w:hAnsi="Times New Roman"/>
      <w:kern w:val="0"/>
      <w:sz w:val="18"/>
      <w:szCs w:val="20"/>
    </w:rPr>
  </w:style>
  <w:style w:type="character" w:customStyle="1" w:styleId="1Char4">
    <w:name w:val="潍柴文档标题1 Char"/>
    <w:link w:val="1"/>
    <w:uiPriority w:val="99"/>
    <w:qFormat/>
    <w:locked/>
    <w:rsid w:val="0021645E"/>
    <w:rPr>
      <w:rFonts w:ascii="Calibri" w:eastAsia="黑体" w:hAnsi="Calibri"/>
      <w:b/>
      <w:bCs/>
      <w:kern w:val="44"/>
      <w:sz w:val="28"/>
      <w:szCs w:val="44"/>
    </w:rPr>
  </w:style>
  <w:style w:type="paragraph" w:customStyle="1" w:styleId="1">
    <w:name w:val="潍柴文档标题1"/>
    <w:basedOn w:val="10"/>
    <w:next w:val="a9"/>
    <w:link w:val="1Char4"/>
    <w:uiPriority w:val="99"/>
    <w:qFormat/>
    <w:rsid w:val="0021645E"/>
    <w:pPr>
      <w:pageBreakBefore/>
      <w:numPr>
        <w:ilvl w:val="2"/>
        <w:numId w:val="5"/>
      </w:numPr>
      <w:pBdr>
        <w:top w:val="single" w:sz="48" w:space="1" w:color="auto"/>
      </w:pBdr>
      <w:spacing w:before="0" w:after="0" w:line="360" w:lineRule="auto"/>
      <w:ind w:left="0"/>
    </w:pPr>
    <w:rPr>
      <w:sz w:val="28"/>
      <w:lang w:val="en-US"/>
    </w:rPr>
  </w:style>
  <w:style w:type="paragraph" w:customStyle="1" w:styleId="3a">
    <w:name w:val="潍柴文档标题3"/>
    <w:basedOn w:val="3"/>
    <w:next w:val="a9"/>
    <w:uiPriority w:val="99"/>
    <w:qFormat/>
    <w:rsid w:val="0021645E"/>
    <w:pPr>
      <w:keepNext w:val="0"/>
      <w:keepLines w:val="0"/>
      <w:numPr>
        <w:ilvl w:val="0"/>
        <w:numId w:val="0"/>
      </w:numPr>
      <w:pBdr>
        <w:bottom w:val="single" w:sz="2" w:space="1" w:color="auto"/>
      </w:pBdr>
      <w:spacing w:beforeLines="50"/>
      <w:ind w:left="851" w:right="210"/>
      <w:jc w:val="left"/>
    </w:pPr>
    <w:rPr>
      <w:rFonts w:ascii="Times New Roman" w:eastAsia="黑体" w:hAnsi="Times New Roman"/>
      <w:bCs w:val="0"/>
      <w:sz w:val="28"/>
      <w:szCs w:val="24"/>
      <w:lang w:val="en-US"/>
    </w:rPr>
  </w:style>
  <w:style w:type="paragraph" w:customStyle="1" w:styleId="2">
    <w:name w:val="潍柴文档标题2"/>
    <w:basedOn w:val="20"/>
    <w:next w:val="a9"/>
    <w:uiPriority w:val="99"/>
    <w:qFormat/>
    <w:rsid w:val="0021645E"/>
    <w:pPr>
      <w:keepNext w:val="0"/>
      <w:keepLines w:val="0"/>
      <w:numPr>
        <w:numId w:val="5"/>
      </w:numPr>
      <w:pBdr>
        <w:bottom w:val="single" w:sz="2" w:space="1" w:color="auto"/>
      </w:pBdr>
      <w:spacing w:beforeLines="100" w:line="240" w:lineRule="auto"/>
    </w:pPr>
    <w:rPr>
      <w:rFonts w:ascii="Times New Roman" w:eastAsia="黑体" w:hAnsi="Times New Roman"/>
      <w:bCs w:val="0"/>
      <w:sz w:val="28"/>
      <w:szCs w:val="24"/>
      <w:lang w:val="en-US"/>
    </w:rPr>
  </w:style>
  <w:style w:type="paragraph" w:customStyle="1" w:styleId="46">
    <w:name w:val="潍柴文档标题4"/>
    <w:basedOn w:val="4"/>
    <w:next w:val="a9"/>
    <w:uiPriority w:val="99"/>
    <w:qFormat/>
    <w:rsid w:val="0021645E"/>
    <w:pPr>
      <w:numPr>
        <w:ilvl w:val="0"/>
        <w:numId w:val="0"/>
      </w:numPr>
      <w:pBdr>
        <w:bottom w:val="single" w:sz="2" w:space="1" w:color="auto"/>
      </w:pBdr>
      <w:spacing w:beforeLines="10" w:line="372" w:lineRule="auto"/>
    </w:pPr>
    <w:rPr>
      <w:rFonts w:ascii="Times New Roman" w:eastAsia="黑体" w:hAnsi="Times New Roman"/>
      <w:sz w:val="24"/>
      <w:lang w:val="en-US"/>
    </w:rPr>
  </w:style>
  <w:style w:type="paragraph" w:customStyle="1" w:styleId="074">
    <w:name w:val="样式 首行缩进:  0.74 厘米"/>
    <w:basedOn w:val="a9"/>
    <w:uiPriority w:val="99"/>
    <w:qFormat/>
    <w:rsid w:val="0021645E"/>
    <w:pPr>
      <w:spacing w:line="360" w:lineRule="auto"/>
      <w:ind w:firstLine="420"/>
    </w:pPr>
    <w:rPr>
      <w:rFonts w:ascii="Arial" w:hAnsi="Arial" w:cs="宋体"/>
      <w:sz w:val="24"/>
      <w:szCs w:val="20"/>
    </w:rPr>
  </w:style>
  <w:style w:type="character" w:customStyle="1" w:styleId="Charf9">
    <w:name w:val="首示例 Char"/>
    <w:link w:val="a5"/>
    <w:uiPriority w:val="99"/>
    <w:qFormat/>
    <w:locked/>
    <w:rsid w:val="0021645E"/>
    <w:rPr>
      <w:rFonts w:ascii="宋体" w:hAnsi="宋体"/>
      <w:sz w:val="18"/>
      <w:szCs w:val="18"/>
    </w:rPr>
  </w:style>
  <w:style w:type="paragraph" w:customStyle="1" w:styleId="a5">
    <w:name w:val="首示例"/>
    <w:next w:val="afff6"/>
    <w:link w:val="Charf9"/>
    <w:uiPriority w:val="99"/>
    <w:qFormat/>
    <w:rsid w:val="0021645E"/>
    <w:pPr>
      <w:numPr>
        <w:numId w:val="6"/>
      </w:numPr>
      <w:tabs>
        <w:tab w:val="left" w:pos="360"/>
      </w:tabs>
      <w:ind w:firstLine="0"/>
    </w:pPr>
    <w:rPr>
      <w:rFonts w:ascii="宋体" w:hAnsi="宋体"/>
      <w:sz w:val="18"/>
      <w:szCs w:val="18"/>
    </w:rPr>
  </w:style>
  <w:style w:type="character" w:customStyle="1" w:styleId="Charfa">
    <w:name w:val="附录公式 Char"/>
    <w:basedOn w:val="Charfb"/>
    <w:link w:val="afffffffff5"/>
    <w:qFormat/>
    <w:locked/>
    <w:rsid w:val="0021645E"/>
    <w:rPr>
      <w:rFonts w:ascii="宋体" w:eastAsia="宋体" w:hAnsi="Times New Roman" w:hint="eastAsia"/>
      <w:sz w:val="21"/>
    </w:rPr>
  </w:style>
  <w:style w:type="character" w:customStyle="1" w:styleId="Charfb">
    <w:name w:val="段 Char"/>
    <w:uiPriority w:val="99"/>
    <w:qFormat/>
    <w:locked/>
    <w:rsid w:val="0021645E"/>
    <w:rPr>
      <w:rFonts w:ascii="宋体" w:eastAsia="宋体" w:hAnsi="Times New Roman" w:hint="eastAsia"/>
      <w:sz w:val="21"/>
    </w:rPr>
  </w:style>
  <w:style w:type="paragraph" w:customStyle="1" w:styleId="afffffffff5">
    <w:name w:val="附录公式"/>
    <w:basedOn w:val="afff6"/>
    <w:next w:val="afff6"/>
    <w:link w:val="Charfa"/>
    <w:qFormat/>
    <w:rsid w:val="0021645E"/>
    <w:pPr>
      <w:tabs>
        <w:tab w:val="center" w:pos="4201"/>
        <w:tab w:val="right" w:leader="dot" w:pos="9298"/>
      </w:tabs>
      <w:ind w:firstLine="420"/>
    </w:pPr>
    <w:rPr>
      <w:rFonts w:hint="eastAsia"/>
    </w:rPr>
  </w:style>
  <w:style w:type="paragraph" w:customStyle="1" w:styleId="afffffffff6">
    <w:name w:val="附录图标号"/>
    <w:basedOn w:val="a9"/>
    <w:uiPriority w:val="99"/>
    <w:qFormat/>
    <w:rsid w:val="0021645E"/>
    <w:pPr>
      <w:keepNext/>
      <w:pageBreakBefore/>
      <w:widowControl/>
      <w:tabs>
        <w:tab w:val="left" w:pos="2061"/>
      </w:tabs>
      <w:spacing w:line="14" w:lineRule="exact"/>
      <w:ind w:firstLine="363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a8">
    <w:name w:val="附录数字编号列项（二级）"/>
    <w:uiPriority w:val="99"/>
    <w:qFormat/>
    <w:rsid w:val="0021645E"/>
    <w:pPr>
      <w:numPr>
        <w:ilvl w:val="1"/>
        <w:numId w:val="7"/>
      </w:numPr>
      <w:tabs>
        <w:tab w:val="left" w:pos="840"/>
      </w:tabs>
    </w:pPr>
    <w:rPr>
      <w:rFonts w:ascii="宋体"/>
      <w:sz w:val="21"/>
    </w:rPr>
  </w:style>
  <w:style w:type="paragraph" w:customStyle="1" w:styleId="afffffffff7">
    <w:name w:val="示例内容"/>
    <w:uiPriority w:val="99"/>
    <w:qFormat/>
    <w:rsid w:val="0021645E"/>
    <w:pPr>
      <w:ind w:firstLineChars="200" w:firstLine="200"/>
    </w:pPr>
    <w:rPr>
      <w:rFonts w:ascii="宋体"/>
      <w:sz w:val="18"/>
      <w:szCs w:val="18"/>
    </w:rPr>
  </w:style>
  <w:style w:type="paragraph" w:customStyle="1" w:styleId="a0">
    <w:name w:val="列项——（一级）"/>
    <w:uiPriority w:val="99"/>
    <w:qFormat/>
    <w:rsid w:val="0021645E"/>
    <w:pPr>
      <w:widowControl w:val="0"/>
      <w:numPr>
        <w:numId w:val="8"/>
      </w:numPr>
      <w:jc w:val="both"/>
    </w:pPr>
    <w:rPr>
      <w:rFonts w:ascii="宋体"/>
      <w:sz w:val="21"/>
    </w:rPr>
  </w:style>
  <w:style w:type="paragraph" w:customStyle="1" w:styleId="a7">
    <w:name w:val="附录字母编号列项（一级）"/>
    <w:uiPriority w:val="99"/>
    <w:qFormat/>
    <w:rsid w:val="0021645E"/>
    <w:pPr>
      <w:numPr>
        <w:numId w:val="7"/>
      </w:numPr>
      <w:tabs>
        <w:tab w:val="left" w:pos="839"/>
      </w:tabs>
    </w:pPr>
    <w:rPr>
      <w:rFonts w:ascii="宋体"/>
      <w:sz w:val="21"/>
    </w:rPr>
  </w:style>
  <w:style w:type="paragraph" w:customStyle="1" w:styleId="a1">
    <w:name w:val="列项●（二级）"/>
    <w:uiPriority w:val="99"/>
    <w:qFormat/>
    <w:rsid w:val="0021645E"/>
    <w:pPr>
      <w:numPr>
        <w:ilvl w:val="1"/>
        <w:numId w:val="8"/>
      </w:numPr>
      <w:tabs>
        <w:tab w:val="left" w:pos="760"/>
        <w:tab w:val="left" w:pos="840"/>
      </w:tabs>
      <w:jc w:val="both"/>
    </w:pPr>
    <w:rPr>
      <w:rFonts w:ascii="宋体"/>
      <w:sz w:val="21"/>
    </w:rPr>
  </w:style>
  <w:style w:type="paragraph" w:customStyle="1" w:styleId="afffffffff8">
    <w:name w:val="附录公式编号制表符"/>
    <w:basedOn w:val="a9"/>
    <w:next w:val="afff6"/>
    <w:uiPriority w:val="99"/>
    <w:qFormat/>
    <w:rsid w:val="0021645E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hAnsi="Times New Roman"/>
      <w:kern w:val="0"/>
      <w:szCs w:val="20"/>
    </w:rPr>
  </w:style>
  <w:style w:type="paragraph" w:customStyle="1" w:styleId="afffffffff9">
    <w:name w:val="列项说明数字编号"/>
    <w:uiPriority w:val="99"/>
    <w:qFormat/>
    <w:rsid w:val="0021645E"/>
    <w:pPr>
      <w:ind w:leftChars="400" w:left="600" w:hangingChars="200" w:hanging="200"/>
    </w:pPr>
    <w:rPr>
      <w:rFonts w:ascii="宋体"/>
      <w:sz w:val="21"/>
    </w:rPr>
  </w:style>
  <w:style w:type="paragraph" w:customStyle="1" w:styleId="afffffffffa">
    <w:name w:val="附录表标号"/>
    <w:basedOn w:val="a9"/>
    <w:next w:val="afff6"/>
    <w:uiPriority w:val="99"/>
    <w:qFormat/>
    <w:rsid w:val="0021645E"/>
    <w:pPr>
      <w:spacing w:line="14" w:lineRule="exact"/>
      <w:ind w:left="811" w:hanging="448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afffffffffb">
    <w:name w:val="其他发布日期"/>
    <w:basedOn w:val="afffff9"/>
    <w:uiPriority w:val="99"/>
    <w:qFormat/>
    <w:rsid w:val="0021645E"/>
    <w:pPr>
      <w:framePr w:w="3997" w:h="471" w:vSpace="181" w:wrap="around" w:vAnchor="page" w:hAnchor="text" w:x="1419" w:y="14097" w:anchorLock="1"/>
    </w:pPr>
  </w:style>
  <w:style w:type="paragraph" w:customStyle="1" w:styleId="afffffffffc">
    <w:name w:val="一级无"/>
    <w:basedOn w:val="affe"/>
    <w:uiPriority w:val="99"/>
    <w:qFormat/>
    <w:rsid w:val="0021645E"/>
    <w:pPr>
      <w:jc w:val="left"/>
    </w:pPr>
    <w:rPr>
      <w:rFonts w:ascii="宋体" w:eastAsia="宋体"/>
      <w:szCs w:val="21"/>
    </w:rPr>
  </w:style>
  <w:style w:type="paragraph" w:customStyle="1" w:styleId="afffffffffd">
    <w:name w:val="终结线"/>
    <w:basedOn w:val="a9"/>
    <w:uiPriority w:val="99"/>
    <w:qFormat/>
    <w:rsid w:val="0021645E"/>
    <w:pPr>
      <w:framePr w:hSpace="181" w:vSpace="181" w:wrap="around" w:vAnchor="text" w:hAnchor="margin" w:xAlign="center" w:y="285"/>
    </w:pPr>
    <w:rPr>
      <w:rFonts w:ascii="Times New Roman" w:hAnsi="Times New Roman"/>
      <w:szCs w:val="24"/>
    </w:rPr>
  </w:style>
  <w:style w:type="paragraph" w:customStyle="1" w:styleId="afffffffffe">
    <w:name w:val="附录标题"/>
    <w:basedOn w:val="afff6"/>
    <w:next w:val="afff6"/>
    <w:uiPriority w:val="99"/>
    <w:qFormat/>
    <w:rsid w:val="0021645E"/>
    <w:pPr>
      <w:tabs>
        <w:tab w:val="center" w:pos="4201"/>
        <w:tab w:val="right" w:leader="dot" w:pos="9298"/>
      </w:tabs>
      <w:ind w:firstLineChars="0" w:firstLine="0"/>
      <w:jc w:val="center"/>
    </w:pPr>
    <w:rPr>
      <w:rFonts w:ascii="黑体" w:eastAsia="黑体" w:hint="eastAsia"/>
    </w:rPr>
  </w:style>
  <w:style w:type="paragraph" w:customStyle="1" w:styleId="affffffffff">
    <w:name w:val="四级无"/>
    <w:basedOn w:val="afff4"/>
    <w:uiPriority w:val="99"/>
    <w:qFormat/>
    <w:rsid w:val="0021645E"/>
    <w:pPr>
      <w:jc w:val="left"/>
    </w:pPr>
    <w:rPr>
      <w:rFonts w:ascii="宋体" w:eastAsia="宋体"/>
      <w:szCs w:val="21"/>
    </w:rPr>
  </w:style>
  <w:style w:type="paragraph" w:customStyle="1" w:styleId="2f6">
    <w:name w:val="封面标准英文名称2"/>
    <w:basedOn w:val="afffff1"/>
    <w:uiPriority w:val="99"/>
    <w:qFormat/>
    <w:rsid w:val="0021645E"/>
    <w:pPr>
      <w:framePr w:w="9639" w:h="6917" w:wrap="around" w:vAnchor="page" w:hAnchor="page" w:xAlign="center" w:y="4469" w:anchorLock="1"/>
    </w:pPr>
    <w:rPr>
      <w:rFonts w:eastAsia="黑体"/>
      <w:szCs w:val="28"/>
    </w:rPr>
  </w:style>
  <w:style w:type="paragraph" w:customStyle="1" w:styleId="a3">
    <w:name w:val="图表脚注说明"/>
    <w:basedOn w:val="a9"/>
    <w:uiPriority w:val="99"/>
    <w:qFormat/>
    <w:rsid w:val="0021645E"/>
    <w:pPr>
      <w:numPr>
        <w:numId w:val="9"/>
      </w:numPr>
    </w:pPr>
    <w:rPr>
      <w:rFonts w:ascii="宋体" w:hAnsi="Times New Roman"/>
      <w:sz w:val="18"/>
      <w:szCs w:val="18"/>
    </w:rPr>
  </w:style>
  <w:style w:type="paragraph" w:customStyle="1" w:styleId="affffffffff0">
    <w:name w:val="三级无"/>
    <w:basedOn w:val="afff3"/>
    <w:uiPriority w:val="99"/>
    <w:qFormat/>
    <w:rsid w:val="0021645E"/>
    <w:pPr>
      <w:jc w:val="left"/>
    </w:pPr>
    <w:rPr>
      <w:rFonts w:ascii="宋体" w:eastAsia="宋体"/>
      <w:szCs w:val="21"/>
    </w:rPr>
  </w:style>
  <w:style w:type="paragraph" w:customStyle="1" w:styleId="affffffffff1">
    <w:name w:val="图的脚注"/>
    <w:next w:val="afff6"/>
    <w:uiPriority w:val="99"/>
    <w:qFormat/>
    <w:rsid w:val="0021645E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ffff2">
    <w:name w:val="参考文献"/>
    <w:basedOn w:val="a9"/>
    <w:next w:val="afff6"/>
    <w:uiPriority w:val="99"/>
    <w:qFormat/>
    <w:rsid w:val="0021645E"/>
    <w:pPr>
      <w:keepNext/>
      <w:pageBreakBefore/>
      <w:widowControl/>
      <w:shd w:val="clear" w:color="auto" w:fill="FFFFFF"/>
      <w:spacing w:before="640" w:after="200"/>
      <w:jc w:val="center"/>
      <w:outlineLvl w:val="0"/>
    </w:pPr>
    <w:rPr>
      <w:rFonts w:ascii="黑体" w:eastAsia="黑体" w:hAnsi="Times New Roman"/>
      <w:kern w:val="0"/>
      <w:szCs w:val="20"/>
    </w:rPr>
  </w:style>
  <w:style w:type="paragraph" w:customStyle="1" w:styleId="a4">
    <w:name w:val="注×：（正文）"/>
    <w:uiPriority w:val="99"/>
    <w:qFormat/>
    <w:rsid w:val="0021645E"/>
    <w:pPr>
      <w:numPr>
        <w:numId w:val="10"/>
      </w:numPr>
      <w:jc w:val="both"/>
    </w:pPr>
    <w:rPr>
      <w:rFonts w:ascii="宋体"/>
      <w:sz w:val="18"/>
      <w:szCs w:val="18"/>
    </w:rPr>
  </w:style>
  <w:style w:type="paragraph" w:customStyle="1" w:styleId="a">
    <w:name w:val="五级无"/>
    <w:basedOn w:val="afff5"/>
    <w:uiPriority w:val="99"/>
    <w:qFormat/>
    <w:rsid w:val="0021645E"/>
    <w:pPr>
      <w:numPr>
        <w:ilvl w:val="5"/>
        <w:numId w:val="5"/>
      </w:numPr>
      <w:jc w:val="left"/>
    </w:pPr>
    <w:rPr>
      <w:rFonts w:ascii="宋体" w:eastAsia="宋体"/>
      <w:szCs w:val="21"/>
    </w:rPr>
  </w:style>
  <w:style w:type="paragraph" w:customStyle="1" w:styleId="affffffffff3">
    <w:name w:val="编号列项（三级）"/>
    <w:uiPriority w:val="99"/>
    <w:qFormat/>
    <w:rsid w:val="0021645E"/>
    <w:rPr>
      <w:rFonts w:ascii="宋体"/>
      <w:sz w:val="21"/>
    </w:rPr>
  </w:style>
  <w:style w:type="paragraph" w:customStyle="1" w:styleId="affffffffff4">
    <w:name w:val="其他标准标志"/>
    <w:basedOn w:val="afffff"/>
    <w:uiPriority w:val="99"/>
    <w:qFormat/>
    <w:rsid w:val="0021645E"/>
    <w:pPr>
      <w:framePr w:w="6101" w:h="1389" w:hSpace="181" w:vSpace="181" w:wrap="around" w:vAnchor="page" w:hAnchor="page" w:x="4673" w:y="942" w:anchorLock="1"/>
    </w:pPr>
    <w:rPr>
      <w:szCs w:val="96"/>
    </w:rPr>
  </w:style>
  <w:style w:type="paragraph" w:customStyle="1" w:styleId="2f7">
    <w:name w:val="封面标准名称2"/>
    <w:basedOn w:val="afffffc"/>
    <w:uiPriority w:val="99"/>
    <w:qFormat/>
    <w:rsid w:val="0021645E"/>
    <w:pPr>
      <w:framePr w:w="9639" w:h="6917" w:wrap="around" w:vAnchor="page" w:hAnchor="page" w:xAlign="center" w:y="4469" w:anchorLock="1"/>
      <w:spacing w:beforeLines="630"/>
      <w:textAlignment w:val="auto"/>
    </w:pPr>
  </w:style>
  <w:style w:type="paragraph" w:customStyle="1" w:styleId="affffffffff5">
    <w:name w:val="二级无"/>
    <w:basedOn w:val="afff2"/>
    <w:uiPriority w:val="99"/>
    <w:qFormat/>
    <w:rsid w:val="0021645E"/>
    <w:pPr>
      <w:ind w:left="851"/>
      <w:jc w:val="left"/>
    </w:pPr>
    <w:rPr>
      <w:rFonts w:ascii="宋体" w:eastAsia="宋体"/>
      <w:szCs w:val="21"/>
    </w:rPr>
  </w:style>
  <w:style w:type="paragraph" w:customStyle="1" w:styleId="affffffffff6">
    <w:name w:val="示例×："/>
    <w:basedOn w:val="afff1"/>
    <w:uiPriority w:val="99"/>
    <w:qFormat/>
    <w:rsid w:val="0021645E"/>
    <w:pPr>
      <w:spacing w:beforeLines="0" w:afterLines="0"/>
      <w:ind w:left="480" w:hanging="480"/>
      <w:outlineLvl w:val="9"/>
    </w:pPr>
    <w:rPr>
      <w:rFonts w:ascii="宋体" w:eastAsia="宋体"/>
      <w:sz w:val="18"/>
      <w:szCs w:val="18"/>
    </w:rPr>
  </w:style>
  <w:style w:type="paragraph" w:customStyle="1" w:styleId="a2">
    <w:name w:val="列项◆（三级）"/>
    <w:basedOn w:val="a9"/>
    <w:uiPriority w:val="99"/>
    <w:qFormat/>
    <w:rsid w:val="0021645E"/>
    <w:pPr>
      <w:numPr>
        <w:ilvl w:val="2"/>
        <w:numId w:val="8"/>
      </w:numPr>
      <w:tabs>
        <w:tab w:val="left" w:pos="1678"/>
      </w:tabs>
    </w:pPr>
    <w:rPr>
      <w:rFonts w:ascii="宋体" w:hAnsi="Times New Roman"/>
      <w:szCs w:val="21"/>
    </w:rPr>
  </w:style>
  <w:style w:type="paragraph" w:customStyle="1" w:styleId="affffffffff7">
    <w:name w:val="正文公式编号制表符"/>
    <w:basedOn w:val="afff6"/>
    <w:next w:val="afff6"/>
    <w:uiPriority w:val="99"/>
    <w:qFormat/>
    <w:rsid w:val="0021645E"/>
    <w:pPr>
      <w:tabs>
        <w:tab w:val="center" w:pos="4201"/>
        <w:tab w:val="right" w:leader="dot" w:pos="9298"/>
      </w:tabs>
      <w:ind w:firstLineChars="0" w:firstLine="0"/>
    </w:pPr>
    <w:rPr>
      <w:rFonts w:hint="eastAsia"/>
    </w:rPr>
  </w:style>
  <w:style w:type="paragraph" w:customStyle="1" w:styleId="affffffffff8">
    <w:name w:val="示例后文字"/>
    <w:basedOn w:val="afff6"/>
    <w:next w:val="afff6"/>
    <w:uiPriority w:val="99"/>
    <w:qFormat/>
    <w:rsid w:val="0021645E"/>
    <w:pPr>
      <w:tabs>
        <w:tab w:val="center" w:pos="4201"/>
        <w:tab w:val="right" w:leader="dot" w:pos="9298"/>
      </w:tabs>
      <w:ind w:firstLine="360"/>
    </w:pPr>
    <w:rPr>
      <w:rFonts w:hint="eastAsia"/>
      <w:sz w:val="18"/>
    </w:rPr>
  </w:style>
  <w:style w:type="paragraph" w:customStyle="1" w:styleId="affffffffff9">
    <w:name w:val="图标脚注说明"/>
    <w:basedOn w:val="afff6"/>
    <w:uiPriority w:val="99"/>
    <w:qFormat/>
    <w:rsid w:val="0021645E"/>
    <w:pPr>
      <w:tabs>
        <w:tab w:val="center" w:pos="4201"/>
        <w:tab w:val="right" w:leader="dot" w:pos="9298"/>
      </w:tabs>
      <w:ind w:left="840" w:firstLineChars="0" w:hanging="420"/>
    </w:pPr>
    <w:rPr>
      <w:rFonts w:hint="eastAsia"/>
      <w:sz w:val="18"/>
      <w:szCs w:val="18"/>
    </w:rPr>
  </w:style>
  <w:style w:type="character" w:customStyle="1" w:styleId="2Char5">
    <w:name w:val="2级 Char"/>
    <w:link w:val="2f8"/>
    <w:qFormat/>
    <w:locked/>
    <w:rsid w:val="0021645E"/>
    <w:rPr>
      <w:rFonts w:cs="Calibri"/>
      <w:kern w:val="2"/>
      <w:sz w:val="32"/>
      <w:szCs w:val="32"/>
    </w:rPr>
  </w:style>
  <w:style w:type="paragraph" w:customStyle="1" w:styleId="2f8">
    <w:name w:val="2级"/>
    <w:basedOn w:val="a9"/>
    <w:link w:val="2Char5"/>
    <w:qFormat/>
    <w:rsid w:val="0021645E"/>
    <w:pPr>
      <w:widowControl/>
      <w:spacing w:line="360" w:lineRule="auto"/>
      <w:jc w:val="left"/>
      <w:outlineLvl w:val="1"/>
    </w:pPr>
    <w:rPr>
      <w:rFonts w:cs="Calibri"/>
      <w:sz w:val="32"/>
      <w:szCs w:val="32"/>
    </w:rPr>
  </w:style>
  <w:style w:type="character" w:customStyle="1" w:styleId="4Char0">
    <w:name w:val="4级标题 Char"/>
    <w:link w:val="40"/>
    <w:uiPriority w:val="99"/>
    <w:qFormat/>
    <w:locked/>
    <w:rsid w:val="0021645E"/>
    <w:rPr>
      <w:rFonts w:ascii="宋体" w:hAnsi="宋体"/>
      <w:kern w:val="2"/>
      <w:sz w:val="24"/>
      <w:szCs w:val="24"/>
    </w:rPr>
  </w:style>
  <w:style w:type="paragraph" w:customStyle="1" w:styleId="40">
    <w:name w:val="4级标题"/>
    <w:basedOn w:val="a9"/>
    <w:link w:val="4Char0"/>
    <w:uiPriority w:val="99"/>
    <w:qFormat/>
    <w:rsid w:val="0021645E"/>
    <w:pPr>
      <w:widowControl/>
      <w:numPr>
        <w:ilvl w:val="1"/>
        <w:numId w:val="11"/>
      </w:numPr>
      <w:spacing w:line="360" w:lineRule="auto"/>
      <w:ind w:left="0" w:firstLine="0"/>
      <w:jc w:val="left"/>
      <w:outlineLvl w:val="3"/>
    </w:pPr>
    <w:rPr>
      <w:rFonts w:ascii="宋体" w:hAnsi="宋体"/>
      <w:sz w:val="24"/>
      <w:szCs w:val="24"/>
    </w:rPr>
  </w:style>
  <w:style w:type="paragraph" w:customStyle="1" w:styleId="151">
    <w:name w:val="样式 小四 黑色 行距: 1.5 倍行距"/>
    <w:basedOn w:val="a9"/>
    <w:uiPriority w:val="99"/>
    <w:qFormat/>
    <w:rsid w:val="0021645E"/>
    <w:pPr>
      <w:widowControl/>
      <w:ind w:firstLineChars="200" w:firstLine="640"/>
      <w:jc w:val="left"/>
    </w:pPr>
    <w:rPr>
      <w:rFonts w:ascii="仿宋_GB2312" w:eastAsia="仿宋_GB2312" w:hAnsi="Times New Roman" w:cs="仿宋_GB2312"/>
      <w:sz w:val="32"/>
      <w:szCs w:val="32"/>
    </w:rPr>
  </w:style>
  <w:style w:type="paragraph" w:customStyle="1" w:styleId="reader-word-layerreader-word-s3-1">
    <w:name w:val="reader-word-layer reader-word-s3-1"/>
    <w:basedOn w:val="a9"/>
    <w:uiPriority w:val="99"/>
    <w:qFormat/>
    <w:rsid w:val="002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fc">
    <w:name w:val="一级标题 Char"/>
    <w:link w:val="affffffffffa"/>
    <w:uiPriority w:val="99"/>
    <w:qFormat/>
    <w:locked/>
    <w:rsid w:val="0021645E"/>
    <w:rPr>
      <w:kern w:val="2"/>
      <w:sz w:val="32"/>
      <w:szCs w:val="32"/>
    </w:rPr>
  </w:style>
  <w:style w:type="paragraph" w:customStyle="1" w:styleId="affffffffffa">
    <w:name w:val="一级标题"/>
    <w:basedOn w:val="afff"/>
    <w:link w:val="Charfc"/>
    <w:uiPriority w:val="99"/>
    <w:qFormat/>
    <w:rsid w:val="0021645E"/>
    <w:pPr>
      <w:widowControl/>
      <w:ind w:left="640" w:hangingChars="200" w:hanging="640"/>
      <w:jc w:val="left"/>
      <w:outlineLvl w:val="0"/>
    </w:pPr>
    <w:rPr>
      <w:rFonts w:ascii="Calibri" w:hAnsi="Calibri"/>
      <w:color w:val="auto"/>
      <w:sz w:val="32"/>
      <w:szCs w:val="32"/>
    </w:rPr>
  </w:style>
  <w:style w:type="character" w:customStyle="1" w:styleId="Charfd">
    <w:name w:val="一级 Char"/>
    <w:link w:val="affffffffffb"/>
    <w:uiPriority w:val="99"/>
    <w:qFormat/>
    <w:locked/>
    <w:rsid w:val="0021645E"/>
    <w:rPr>
      <w:b/>
      <w:kern w:val="2"/>
      <w:sz w:val="32"/>
      <w:szCs w:val="32"/>
    </w:rPr>
  </w:style>
  <w:style w:type="paragraph" w:customStyle="1" w:styleId="affffffffffb">
    <w:name w:val="一级"/>
    <w:basedOn w:val="affffffffffa"/>
    <w:link w:val="Charfd"/>
    <w:uiPriority w:val="99"/>
    <w:qFormat/>
    <w:rsid w:val="0021645E"/>
    <w:pPr>
      <w:ind w:left="643" w:hanging="643"/>
    </w:pPr>
    <w:rPr>
      <w:b/>
    </w:rPr>
  </w:style>
  <w:style w:type="character" w:customStyle="1" w:styleId="1Char5">
    <w:name w:val="1级 Char"/>
    <w:link w:val="1ff6"/>
    <w:uiPriority w:val="99"/>
    <w:qFormat/>
    <w:locked/>
    <w:rsid w:val="0021645E"/>
    <w:rPr>
      <w:b/>
      <w:kern w:val="2"/>
      <w:sz w:val="32"/>
      <w:szCs w:val="32"/>
    </w:rPr>
  </w:style>
  <w:style w:type="paragraph" w:customStyle="1" w:styleId="1ff6">
    <w:name w:val="1级"/>
    <w:basedOn w:val="affffffffffb"/>
    <w:link w:val="1Char5"/>
    <w:uiPriority w:val="99"/>
    <w:qFormat/>
    <w:rsid w:val="0021645E"/>
    <w:pPr>
      <w:spacing w:line="360" w:lineRule="auto"/>
      <w:ind w:left="420" w:firstLineChars="0" w:hanging="420"/>
    </w:pPr>
  </w:style>
  <w:style w:type="character" w:customStyle="1" w:styleId="3Char3">
    <w:name w:val="3级 Char"/>
    <w:link w:val="3b"/>
    <w:qFormat/>
    <w:locked/>
    <w:rsid w:val="0021645E"/>
    <w:rPr>
      <w:rFonts w:ascii="宋体" w:hAnsi="宋体"/>
      <w:kern w:val="2"/>
      <w:sz w:val="24"/>
      <w:szCs w:val="24"/>
    </w:rPr>
  </w:style>
  <w:style w:type="paragraph" w:customStyle="1" w:styleId="3b">
    <w:name w:val="3级"/>
    <w:basedOn w:val="afff"/>
    <w:link w:val="3Char3"/>
    <w:qFormat/>
    <w:rsid w:val="0021645E"/>
    <w:pPr>
      <w:widowControl/>
      <w:spacing w:line="360" w:lineRule="auto"/>
      <w:ind w:firstLineChars="0" w:firstLine="0"/>
      <w:jc w:val="left"/>
      <w:outlineLvl w:val="2"/>
    </w:pPr>
    <w:rPr>
      <w:rFonts w:ascii="宋体" w:hAnsi="宋体"/>
      <w:color w:val="auto"/>
      <w:szCs w:val="24"/>
    </w:rPr>
  </w:style>
  <w:style w:type="character" w:customStyle="1" w:styleId="4Char2">
    <w:name w:val="4级 Char"/>
    <w:link w:val="47"/>
    <w:qFormat/>
    <w:locked/>
    <w:rsid w:val="0021645E"/>
    <w:rPr>
      <w:rFonts w:ascii="宋体" w:hAnsi="宋体"/>
      <w:kern w:val="2"/>
      <w:sz w:val="24"/>
      <w:szCs w:val="24"/>
    </w:rPr>
  </w:style>
  <w:style w:type="paragraph" w:customStyle="1" w:styleId="47">
    <w:name w:val="4级"/>
    <w:basedOn w:val="40"/>
    <w:link w:val="4Char2"/>
    <w:qFormat/>
    <w:rsid w:val="0021645E"/>
    <w:pPr>
      <w:numPr>
        <w:ilvl w:val="0"/>
        <w:numId w:val="0"/>
      </w:numPr>
    </w:pPr>
  </w:style>
  <w:style w:type="character" w:customStyle="1" w:styleId="Charfe">
    <w:name w:val="图 Char"/>
    <w:link w:val="affffffffffc"/>
    <w:qFormat/>
    <w:locked/>
    <w:rsid w:val="0021645E"/>
    <w:rPr>
      <w:rFonts w:ascii="黑体" w:eastAsia="黑体" w:hAnsi="黑体"/>
      <w:kern w:val="2"/>
      <w:sz w:val="24"/>
      <w:szCs w:val="24"/>
    </w:rPr>
  </w:style>
  <w:style w:type="paragraph" w:customStyle="1" w:styleId="affffffffffc">
    <w:name w:val="图"/>
    <w:basedOn w:val="a9"/>
    <w:link w:val="Charfe"/>
    <w:qFormat/>
    <w:rsid w:val="0021645E"/>
    <w:pPr>
      <w:widowControl/>
      <w:spacing w:line="360" w:lineRule="auto"/>
      <w:jc w:val="center"/>
    </w:pPr>
    <w:rPr>
      <w:rFonts w:ascii="黑体" w:eastAsia="黑体" w:hAnsi="黑体"/>
      <w:sz w:val="24"/>
      <w:szCs w:val="24"/>
    </w:rPr>
  </w:style>
  <w:style w:type="character" w:customStyle="1" w:styleId="5Char0">
    <w:name w:val="5级 Char"/>
    <w:link w:val="50"/>
    <w:uiPriority w:val="99"/>
    <w:qFormat/>
    <w:locked/>
    <w:rsid w:val="0021645E"/>
    <w:rPr>
      <w:rFonts w:ascii="宋体" w:hAnsi="宋体"/>
      <w:kern w:val="2"/>
      <w:sz w:val="24"/>
      <w:szCs w:val="24"/>
    </w:rPr>
  </w:style>
  <w:style w:type="paragraph" w:customStyle="1" w:styleId="50">
    <w:name w:val="5级"/>
    <w:basedOn w:val="afff"/>
    <w:link w:val="5Char0"/>
    <w:uiPriority w:val="99"/>
    <w:qFormat/>
    <w:rsid w:val="0021645E"/>
    <w:pPr>
      <w:widowControl/>
      <w:numPr>
        <w:numId w:val="12"/>
      </w:numPr>
      <w:spacing w:line="360" w:lineRule="auto"/>
      <w:ind w:rightChars="100" w:right="100" w:firstLineChars="0" w:firstLine="0"/>
      <w:jc w:val="left"/>
      <w:outlineLvl w:val="4"/>
    </w:pPr>
    <w:rPr>
      <w:rFonts w:ascii="宋体" w:hAnsi="宋体"/>
      <w:color w:val="auto"/>
      <w:szCs w:val="24"/>
    </w:rPr>
  </w:style>
  <w:style w:type="paragraph" w:customStyle="1" w:styleId="affffffffffd">
    <w:name w:val="段落内容"/>
    <w:basedOn w:val="a9"/>
    <w:uiPriority w:val="99"/>
    <w:qFormat/>
    <w:rsid w:val="0021645E"/>
    <w:pPr>
      <w:widowControl/>
      <w:snapToGrid w:val="0"/>
      <w:spacing w:line="440" w:lineRule="atLeast"/>
      <w:ind w:firstLineChars="200" w:firstLine="200"/>
      <w:jc w:val="left"/>
    </w:pPr>
    <w:rPr>
      <w:rFonts w:ascii="Times New Roman" w:hAnsi="Times New Roman"/>
      <w:sz w:val="28"/>
      <w:szCs w:val="20"/>
    </w:rPr>
  </w:style>
  <w:style w:type="character" w:customStyle="1" w:styleId="Charff">
    <w:name w:val="_正文段落 Char"/>
    <w:link w:val="affffffffffe"/>
    <w:qFormat/>
    <w:locked/>
    <w:rsid w:val="0021645E"/>
    <w:rPr>
      <w:rFonts w:ascii="宋体" w:hAnsi="Courier New"/>
      <w:sz w:val="24"/>
      <w:szCs w:val="32"/>
    </w:rPr>
  </w:style>
  <w:style w:type="paragraph" w:customStyle="1" w:styleId="affffffffffe">
    <w:name w:val="_正文段落"/>
    <w:basedOn w:val="af6"/>
    <w:link w:val="Charff"/>
    <w:qFormat/>
    <w:rsid w:val="0021645E"/>
    <w:pPr>
      <w:widowControl/>
      <w:spacing w:beforeLines="15" w:line="360" w:lineRule="auto"/>
      <w:ind w:firstLineChars="200" w:firstLine="200"/>
      <w:jc w:val="left"/>
    </w:pPr>
    <w:rPr>
      <w:kern w:val="0"/>
      <w:sz w:val="24"/>
      <w:szCs w:val="32"/>
    </w:rPr>
  </w:style>
  <w:style w:type="character" w:customStyle="1" w:styleId="afffffffffff">
    <w:name w:val="图表标签 字符"/>
    <w:link w:val="afffffffffff0"/>
    <w:qFormat/>
    <w:locked/>
    <w:rsid w:val="0021645E"/>
    <w:rPr>
      <w:rFonts w:ascii="Cambria" w:hAnsi="Cambria"/>
      <w:caps/>
      <w:spacing w:val="10"/>
      <w:sz w:val="24"/>
      <w:szCs w:val="21"/>
      <w:lang w:bidi="en-US"/>
    </w:rPr>
  </w:style>
  <w:style w:type="paragraph" w:customStyle="1" w:styleId="afffffffffff0">
    <w:name w:val="图表标签"/>
    <w:basedOn w:val="af"/>
    <w:link w:val="afffffffffff"/>
    <w:qFormat/>
    <w:rsid w:val="0021645E"/>
    <w:pPr>
      <w:widowControl/>
      <w:suppressLineNumbers w:val="0"/>
      <w:suppressAutoHyphens w:val="0"/>
      <w:spacing w:before="0" w:after="200" w:line="252" w:lineRule="auto"/>
      <w:jc w:val="center"/>
    </w:pPr>
    <w:rPr>
      <w:rFonts w:ascii="Cambria" w:hAnsi="Cambria" w:cs="Times New Roman"/>
      <w:i w:val="0"/>
      <w:iCs w:val="0"/>
      <w:caps/>
      <w:color w:val="auto"/>
      <w:spacing w:val="10"/>
      <w:kern w:val="0"/>
      <w:szCs w:val="21"/>
      <w:lang w:eastAsia="zh-CN" w:bidi="en-US"/>
    </w:rPr>
  </w:style>
  <w:style w:type="paragraph" w:customStyle="1" w:styleId="2f9">
    <w:name w:val="封面标准文稿类别2"/>
    <w:basedOn w:val="affff8"/>
    <w:uiPriority w:val="99"/>
    <w:qFormat/>
    <w:rsid w:val="0021645E"/>
    <w:pPr>
      <w:framePr w:w="9639" w:h="6917" w:wrap="around" w:vAnchor="page" w:hAnchor="page" w:xAlign="center" w:y="4469" w:anchorLock="1"/>
      <w:tabs>
        <w:tab w:val="clear" w:pos="900"/>
      </w:tabs>
      <w:suppressAutoHyphens w:val="0"/>
      <w:spacing w:after="160" w:line="240" w:lineRule="auto"/>
      <w:ind w:left="0" w:firstLine="0"/>
    </w:pPr>
    <w:rPr>
      <w:rFonts w:hAnsi="Times New Roman"/>
      <w:szCs w:val="28"/>
      <w:lang w:eastAsia="zh-CN"/>
    </w:rPr>
  </w:style>
  <w:style w:type="paragraph" w:customStyle="1" w:styleId="2fa">
    <w:name w:val="封面标准文稿编辑信息2"/>
    <w:basedOn w:val="afffffa"/>
    <w:uiPriority w:val="99"/>
    <w:qFormat/>
    <w:rsid w:val="0021645E"/>
    <w:pPr>
      <w:framePr w:w="9639" w:h="6917" w:wrap="around" w:vAnchor="page" w:hAnchor="page" w:xAlign="center" w:y="4469" w:anchorLock="1"/>
      <w:widowControl w:val="0"/>
      <w:spacing w:after="160"/>
    </w:pPr>
    <w:rPr>
      <w:szCs w:val="28"/>
    </w:rPr>
  </w:style>
  <w:style w:type="paragraph" w:customStyle="1" w:styleId="2fb">
    <w:name w:val="封面一致性程度标识2"/>
    <w:basedOn w:val="affffe"/>
    <w:uiPriority w:val="99"/>
    <w:qFormat/>
    <w:rsid w:val="0021645E"/>
    <w:pPr>
      <w:framePr w:w="9639" w:h="6917" w:wrap="around" w:vAnchor="page" w:hAnchor="page" w:xAlign="center" w:y="4469" w:anchorLock="1"/>
      <w:widowControl w:val="0"/>
      <w:tabs>
        <w:tab w:val="clear" w:pos="420"/>
      </w:tabs>
      <w:ind w:left="0" w:firstLine="0"/>
    </w:pPr>
    <w:rPr>
      <w:szCs w:val="28"/>
    </w:rPr>
  </w:style>
  <w:style w:type="paragraph" w:customStyle="1" w:styleId="a6">
    <w:name w:val="注：（正文）"/>
    <w:basedOn w:val="affffff7"/>
    <w:next w:val="afff6"/>
    <w:uiPriority w:val="99"/>
    <w:qFormat/>
    <w:rsid w:val="0021645E"/>
    <w:pPr>
      <w:numPr>
        <w:numId w:val="13"/>
      </w:numPr>
    </w:pPr>
    <w:rPr>
      <w:szCs w:val="18"/>
    </w:rPr>
  </w:style>
  <w:style w:type="paragraph" w:customStyle="1" w:styleId="afffffffffff1">
    <w:name w:val="其他实施日期"/>
    <w:basedOn w:val="affffff5"/>
    <w:uiPriority w:val="99"/>
    <w:qFormat/>
    <w:rsid w:val="0021645E"/>
    <w:pPr>
      <w:framePr w:w="3997" w:h="471" w:vSpace="181" w:wrap="around" w:vAnchor="page" w:hAnchor="text" w:x="7089" w:y="14097" w:anchorLock="1"/>
    </w:pPr>
  </w:style>
  <w:style w:type="character" w:customStyle="1" w:styleId="114">
    <w:name w:val="标题 1 字符1"/>
    <w:basedOn w:val="aa"/>
    <w:qFormat/>
    <w:rsid w:val="0021645E"/>
    <w:rPr>
      <w:b/>
      <w:bCs/>
      <w:kern w:val="44"/>
      <w:sz w:val="44"/>
      <w:szCs w:val="44"/>
    </w:rPr>
  </w:style>
  <w:style w:type="character" w:customStyle="1" w:styleId="213">
    <w:name w:val="标题 2 字符1"/>
    <w:basedOn w:val="aa"/>
    <w:semiHidden/>
    <w:qFormat/>
    <w:rsid w:val="0021645E"/>
    <w:rPr>
      <w:rFonts w:asciiTheme="majorHAnsi" w:eastAsiaTheme="majorEastAsia" w:hAnsiTheme="majorHAnsi" w:cstheme="majorBidi" w:hint="eastAsia"/>
      <w:b/>
      <w:bCs/>
      <w:kern w:val="2"/>
      <w:sz w:val="32"/>
      <w:szCs w:val="32"/>
    </w:rPr>
  </w:style>
  <w:style w:type="character" w:customStyle="1" w:styleId="311">
    <w:name w:val="标题 3 字符1"/>
    <w:basedOn w:val="aa"/>
    <w:uiPriority w:val="9"/>
    <w:semiHidden/>
    <w:qFormat/>
    <w:rsid w:val="0021645E"/>
    <w:rPr>
      <w:b/>
      <w:bCs/>
      <w:kern w:val="2"/>
      <w:sz w:val="32"/>
      <w:szCs w:val="32"/>
    </w:rPr>
  </w:style>
  <w:style w:type="character" w:customStyle="1" w:styleId="411">
    <w:name w:val="标题 4 字符1"/>
    <w:basedOn w:val="aa"/>
    <w:uiPriority w:val="9"/>
    <w:semiHidden/>
    <w:qFormat/>
    <w:rsid w:val="0021645E"/>
    <w:rPr>
      <w:rFonts w:asciiTheme="majorHAnsi" w:eastAsiaTheme="majorEastAsia" w:hAnsiTheme="majorHAnsi" w:cstheme="majorBidi" w:hint="eastAsia"/>
      <w:b/>
      <w:bCs/>
      <w:kern w:val="2"/>
      <w:sz w:val="28"/>
      <w:szCs w:val="28"/>
    </w:rPr>
  </w:style>
  <w:style w:type="character" w:customStyle="1" w:styleId="510">
    <w:name w:val="标题 5 字符1"/>
    <w:basedOn w:val="aa"/>
    <w:uiPriority w:val="9"/>
    <w:semiHidden/>
    <w:qFormat/>
    <w:rsid w:val="0021645E"/>
    <w:rPr>
      <w:b/>
      <w:bCs/>
      <w:kern w:val="2"/>
      <w:sz w:val="28"/>
      <w:szCs w:val="28"/>
    </w:rPr>
  </w:style>
  <w:style w:type="character" w:customStyle="1" w:styleId="611">
    <w:name w:val="标题 6 字符1"/>
    <w:basedOn w:val="aa"/>
    <w:uiPriority w:val="9"/>
    <w:semiHidden/>
    <w:qFormat/>
    <w:rsid w:val="0021645E"/>
    <w:rPr>
      <w:rFonts w:asciiTheme="majorHAnsi" w:eastAsiaTheme="majorEastAsia" w:hAnsiTheme="majorHAnsi" w:cstheme="majorBidi" w:hint="eastAsia"/>
      <w:b/>
      <w:bCs/>
      <w:kern w:val="2"/>
      <w:sz w:val="24"/>
      <w:szCs w:val="24"/>
    </w:rPr>
  </w:style>
  <w:style w:type="character" w:customStyle="1" w:styleId="711">
    <w:name w:val="标题 7 字符1"/>
    <w:basedOn w:val="aa"/>
    <w:uiPriority w:val="9"/>
    <w:semiHidden/>
    <w:qFormat/>
    <w:rsid w:val="0021645E"/>
    <w:rPr>
      <w:b/>
      <w:bCs/>
      <w:kern w:val="2"/>
      <w:sz w:val="24"/>
      <w:szCs w:val="24"/>
    </w:rPr>
  </w:style>
  <w:style w:type="character" w:customStyle="1" w:styleId="811">
    <w:name w:val="标题 8 字符1"/>
    <w:basedOn w:val="aa"/>
    <w:semiHidden/>
    <w:qFormat/>
    <w:rsid w:val="0021645E"/>
    <w:rPr>
      <w:rFonts w:asciiTheme="majorHAnsi" w:eastAsiaTheme="majorEastAsia" w:hAnsiTheme="majorHAnsi" w:cstheme="majorBidi" w:hint="eastAsia"/>
      <w:kern w:val="2"/>
      <w:sz w:val="24"/>
      <w:szCs w:val="24"/>
    </w:rPr>
  </w:style>
  <w:style w:type="character" w:customStyle="1" w:styleId="911">
    <w:name w:val="标题 9 字符1"/>
    <w:basedOn w:val="aa"/>
    <w:semiHidden/>
    <w:qFormat/>
    <w:rsid w:val="0021645E"/>
    <w:rPr>
      <w:rFonts w:asciiTheme="majorHAnsi" w:eastAsiaTheme="majorEastAsia" w:hAnsiTheme="majorHAnsi" w:cstheme="majorBidi" w:hint="eastAsia"/>
      <w:kern w:val="2"/>
      <w:sz w:val="21"/>
      <w:szCs w:val="21"/>
    </w:rPr>
  </w:style>
  <w:style w:type="character" w:customStyle="1" w:styleId="1ff7">
    <w:name w:val="文档结构图 字符1"/>
    <w:basedOn w:val="aa"/>
    <w:uiPriority w:val="99"/>
    <w:semiHidden/>
    <w:qFormat/>
    <w:rsid w:val="0021645E"/>
    <w:rPr>
      <w:rFonts w:ascii="Microsoft YaHei UI" w:eastAsia="Microsoft YaHei UI" w:hAnsi="Microsoft YaHei UI" w:hint="eastAsia"/>
      <w:kern w:val="2"/>
      <w:sz w:val="18"/>
      <w:szCs w:val="18"/>
    </w:rPr>
  </w:style>
  <w:style w:type="character" w:customStyle="1" w:styleId="Charff0">
    <w:name w:val="指导：正文（首行缩进，蓝色） Char"/>
    <w:qFormat/>
    <w:rsid w:val="0021645E"/>
    <w:rPr>
      <w:rFonts w:ascii="Arial" w:eastAsia="宋体" w:hAnsi="Arial" w:cs="Arial" w:hint="default"/>
      <w:color w:val="0000FF"/>
      <w:kern w:val="2"/>
      <w:sz w:val="21"/>
      <w:szCs w:val="21"/>
      <w:lang w:val="en-US" w:eastAsia="zh-CN" w:bidi="ar-SA"/>
    </w:rPr>
  </w:style>
  <w:style w:type="character" w:customStyle="1" w:styleId="1ff8">
    <w:name w:val="正文文本 字符1"/>
    <w:basedOn w:val="aa"/>
    <w:semiHidden/>
    <w:qFormat/>
    <w:rsid w:val="0021645E"/>
    <w:rPr>
      <w:kern w:val="2"/>
      <w:sz w:val="21"/>
      <w:szCs w:val="24"/>
    </w:rPr>
  </w:style>
  <w:style w:type="character" w:customStyle="1" w:styleId="214">
    <w:name w:val="正文文本 2 字符1"/>
    <w:basedOn w:val="aa"/>
    <w:semiHidden/>
    <w:qFormat/>
    <w:rsid w:val="0021645E"/>
    <w:rPr>
      <w:kern w:val="2"/>
      <w:sz w:val="21"/>
      <w:szCs w:val="24"/>
    </w:rPr>
  </w:style>
  <w:style w:type="character" w:customStyle="1" w:styleId="1ff9">
    <w:name w:val="页脚 字符1"/>
    <w:basedOn w:val="aa"/>
    <w:uiPriority w:val="99"/>
    <w:semiHidden/>
    <w:qFormat/>
    <w:rsid w:val="0021645E"/>
    <w:rPr>
      <w:kern w:val="2"/>
      <w:sz w:val="18"/>
      <w:szCs w:val="18"/>
    </w:rPr>
  </w:style>
  <w:style w:type="character" w:customStyle="1" w:styleId="1ffa">
    <w:name w:val="未处理的提及1"/>
    <w:basedOn w:val="aa"/>
    <w:uiPriority w:val="99"/>
    <w:semiHidden/>
    <w:qFormat/>
    <w:rsid w:val="0021645E"/>
    <w:rPr>
      <w:color w:val="605E5C"/>
      <w:shd w:val="clear" w:color="auto" w:fill="E1DFDD"/>
    </w:rPr>
  </w:style>
  <w:style w:type="character" w:customStyle="1" w:styleId="opdict3font24">
    <w:name w:val="op_dict3_font24"/>
    <w:basedOn w:val="aa"/>
    <w:qFormat/>
    <w:rsid w:val="0021645E"/>
  </w:style>
  <w:style w:type="character" w:customStyle="1" w:styleId="objectbox">
    <w:name w:val="objectbox"/>
    <w:basedOn w:val="aa"/>
    <w:qFormat/>
    <w:rsid w:val="0021645E"/>
  </w:style>
  <w:style w:type="character" w:customStyle="1" w:styleId="1ffb">
    <w:name w:val="批注文字 字符1"/>
    <w:basedOn w:val="aa"/>
    <w:qFormat/>
    <w:rsid w:val="0021645E"/>
  </w:style>
  <w:style w:type="character" w:customStyle="1" w:styleId="1ffc">
    <w:name w:val="批注主题 字符1"/>
    <w:basedOn w:val="1ffb"/>
    <w:qFormat/>
    <w:rsid w:val="0021645E"/>
    <w:rPr>
      <w:b/>
      <w:bCs/>
    </w:rPr>
  </w:style>
  <w:style w:type="paragraph" w:customStyle="1" w:styleId="z-2">
    <w:name w:val="z-窗体顶端2"/>
    <w:basedOn w:val="a9"/>
    <w:next w:val="a9"/>
    <w:link w:val="z-Char"/>
    <w:uiPriority w:val="99"/>
    <w:semiHidden/>
    <w:unhideWhenUsed/>
    <w:qFormat/>
    <w:rsid w:val="0021645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a"/>
    <w:link w:val="z-2"/>
    <w:uiPriority w:val="99"/>
    <w:semiHidden/>
    <w:qFormat/>
    <w:rsid w:val="0021645E"/>
    <w:rPr>
      <w:rFonts w:ascii="Arial" w:hAnsi="Arial" w:cs="Arial"/>
      <w:vanish/>
      <w:kern w:val="2"/>
      <w:sz w:val="16"/>
      <w:szCs w:val="16"/>
    </w:rPr>
  </w:style>
  <w:style w:type="character" w:customStyle="1" w:styleId="z-11">
    <w:name w:val="z-窗体顶端 字符1"/>
    <w:basedOn w:val="aa"/>
    <w:uiPriority w:val="99"/>
    <w:semiHidden/>
    <w:qFormat/>
    <w:rsid w:val="0021645E"/>
    <w:rPr>
      <w:rFonts w:ascii="Arial" w:hAnsi="Arial" w:cs="Arial" w:hint="default"/>
      <w:vanish/>
      <w:kern w:val="2"/>
      <w:sz w:val="16"/>
      <w:szCs w:val="16"/>
    </w:rPr>
  </w:style>
  <w:style w:type="paragraph" w:customStyle="1" w:styleId="z-20">
    <w:name w:val="z-窗体底端2"/>
    <w:basedOn w:val="a9"/>
    <w:next w:val="a9"/>
    <w:link w:val="z-Char0"/>
    <w:uiPriority w:val="99"/>
    <w:semiHidden/>
    <w:unhideWhenUsed/>
    <w:qFormat/>
    <w:rsid w:val="0021645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a"/>
    <w:link w:val="z-20"/>
    <w:uiPriority w:val="99"/>
    <w:semiHidden/>
    <w:qFormat/>
    <w:rsid w:val="0021645E"/>
    <w:rPr>
      <w:rFonts w:ascii="Arial" w:hAnsi="Arial" w:cs="Arial"/>
      <w:vanish/>
      <w:kern w:val="2"/>
      <w:sz w:val="16"/>
      <w:szCs w:val="16"/>
    </w:rPr>
  </w:style>
  <w:style w:type="character" w:customStyle="1" w:styleId="z-12">
    <w:name w:val="z-窗体底端 字符1"/>
    <w:basedOn w:val="aa"/>
    <w:uiPriority w:val="99"/>
    <w:semiHidden/>
    <w:qFormat/>
    <w:rsid w:val="0021645E"/>
    <w:rPr>
      <w:rFonts w:ascii="Arial" w:hAnsi="Arial" w:cs="Arial" w:hint="default"/>
      <w:vanish/>
      <w:kern w:val="2"/>
      <w:sz w:val="16"/>
      <w:szCs w:val="16"/>
    </w:rPr>
  </w:style>
  <w:style w:type="character" w:customStyle="1" w:styleId="2fc">
    <w:name w:val="未处理的提及2"/>
    <w:basedOn w:val="aa"/>
    <w:uiPriority w:val="99"/>
    <w:semiHidden/>
    <w:qFormat/>
    <w:rsid w:val="0021645E"/>
    <w:rPr>
      <w:color w:val="605E5C"/>
      <w:shd w:val="clear" w:color="auto" w:fill="E1DFDD"/>
    </w:rPr>
  </w:style>
  <w:style w:type="character" w:customStyle="1" w:styleId="3c">
    <w:name w:val="未处理的提及3"/>
    <w:basedOn w:val="aa"/>
    <w:uiPriority w:val="99"/>
    <w:semiHidden/>
    <w:qFormat/>
    <w:rsid w:val="0021645E"/>
    <w:rPr>
      <w:color w:val="605E5C"/>
      <w:shd w:val="clear" w:color="auto" w:fill="E1DFDD"/>
    </w:rPr>
  </w:style>
  <w:style w:type="table" w:customStyle="1" w:styleId="TableGrid">
    <w:name w:val="TableGrid"/>
    <w:qFormat/>
    <w:rsid w:val="0021645E"/>
    <w:rPr>
      <w:rFonts w:ascii="等线" w:eastAsia="等线" w:hAnsi="等线" w:cs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ffffff2">
    <w:name w:val="附录一级无"/>
    <w:basedOn w:val="affffff2"/>
    <w:uiPriority w:val="99"/>
    <w:qFormat/>
    <w:rsid w:val="0021645E"/>
    <w:pPr>
      <w:spacing w:beforeLines="0" w:afterLines="0"/>
      <w:textAlignment w:val="auto"/>
    </w:pPr>
    <w:rPr>
      <w:rFonts w:ascii="宋体" w:eastAsia="宋体"/>
      <w:szCs w:val="21"/>
    </w:rPr>
  </w:style>
  <w:style w:type="paragraph" w:customStyle="1" w:styleId="afffffffffff3">
    <w:name w:val="附录二级无"/>
    <w:basedOn w:val="affffff1"/>
    <w:uiPriority w:val="99"/>
    <w:qFormat/>
    <w:rsid w:val="0021645E"/>
    <w:pPr>
      <w:spacing w:beforeLines="0" w:afterLines="0"/>
      <w:textAlignment w:val="auto"/>
    </w:pPr>
    <w:rPr>
      <w:rFonts w:ascii="宋体" w:eastAsia="宋体"/>
      <w:szCs w:val="21"/>
    </w:rPr>
  </w:style>
  <w:style w:type="paragraph" w:customStyle="1" w:styleId="afffffffffff4">
    <w:name w:val="附录三级无"/>
    <w:basedOn w:val="affffff0"/>
    <w:uiPriority w:val="99"/>
    <w:qFormat/>
    <w:rsid w:val="0021645E"/>
    <w:pPr>
      <w:spacing w:beforeLines="0" w:afterLines="0"/>
      <w:textAlignment w:val="auto"/>
    </w:pPr>
    <w:rPr>
      <w:rFonts w:ascii="宋体" w:eastAsia="宋体"/>
      <w:szCs w:val="21"/>
    </w:rPr>
  </w:style>
  <w:style w:type="paragraph" w:customStyle="1" w:styleId="afffffffffff5">
    <w:name w:val="附录四级无"/>
    <w:basedOn w:val="affffff"/>
    <w:uiPriority w:val="99"/>
    <w:qFormat/>
    <w:rsid w:val="0021645E"/>
    <w:pPr>
      <w:spacing w:beforeLines="0" w:afterLines="0"/>
      <w:textAlignment w:val="auto"/>
    </w:pPr>
    <w:rPr>
      <w:rFonts w:ascii="宋体" w:eastAsia="宋体"/>
      <w:szCs w:val="21"/>
    </w:rPr>
  </w:style>
  <w:style w:type="paragraph" w:customStyle="1" w:styleId="afffffffffff6">
    <w:name w:val="附录五级无"/>
    <w:basedOn w:val="afffffe"/>
    <w:uiPriority w:val="99"/>
    <w:qFormat/>
    <w:rsid w:val="0021645E"/>
    <w:pPr>
      <w:spacing w:beforeLines="0" w:afterLines="0"/>
      <w:textAlignment w:val="auto"/>
    </w:pPr>
    <w:rPr>
      <w:rFonts w:ascii="宋体" w:eastAsia="宋体"/>
      <w:szCs w:val="21"/>
    </w:rPr>
  </w:style>
  <w:style w:type="character" w:customStyle="1" w:styleId="48">
    <w:name w:val="未处理的提及4"/>
    <w:basedOn w:val="aa"/>
    <w:uiPriority w:val="99"/>
    <w:semiHidden/>
    <w:unhideWhenUsed/>
    <w:qFormat/>
    <w:rsid w:val="0021645E"/>
    <w:rPr>
      <w:color w:val="605E5C"/>
      <w:shd w:val="clear" w:color="auto" w:fill="E1DFDD"/>
    </w:rPr>
  </w:style>
  <w:style w:type="paragraph" w:customStyle="1" w:styleId="3d">
    <w:name w:val="修订3"/>
    <w:hidden/>
    <w:uiPriority w:val="99"/>
    <w:semiHidden/>
    <w:qFormat/>
    <w:rsid w:val="0021645E"/>
    <w:rPr>
      <w:rFonts w:ascii="Calibri" w:hAnsi="Calibri"/>
      <w:kern w:val="2"/>
      <w:sz w:val="21"/>
      <w:szCs w:val="22"/>
    </w:rPr>
  </w:style>
  <w:style w:type="paragraph" w:customStyle="1" w:styleId="TOC4">
    <w:name w:val="TOC 标题4"/>
    <w:basedOn w:val="10"/>
    <w:next w:val="a9"/>
    <w:uiPriority w:val="39"/>
    <w:semiHidden/>
    <w:unhideWhenUsed/>
    <w:qFormat/>
    <w:rsid w:val="0021645E"/>
    <w:pPr>
      <w:numPr>
        <w:numId w:val="0"/>
      </w:numPr>
      <w:spacing w:line="576" w:lineRule="auto"/>
      <w:outlineLvl w:val="9"/>
    </w:pPr>
    <w:rPr>
      <w:rFonts w:ascii="Times New Roman" w:hAnsi="Times New Roman"/>
      <w:lang w:val="en-US"/>
    </w:rPr>
  </w:style>
  <w:style w:type="paragraph" w:customStyle="1" w:styleId="z-3">
    <w:name w:val="z-窗体顶端3"/>
    <w:basedOn w:val="a9"/>
    <w:next w:val="a9"/>
    <w:link w:val="z-21"/>
    <w:uiPriority w:val="99"/>
    <w:semiHidden/>
    <w:unhideWhenUsed/>
    <w:qFormat/>
    <w:rsid w:val="0021645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1">
    <w:name w:val="z-窗体顶端 字符2"/>
    <w:basedOn w:val="aa"/>
    <w:link w:val="z-3"/>
    <w:uiPriority w:val="99"/>
    <w:semiHidden/>
    <w:qFormat/>
    <w:rsid w:val="0021645E"/>
    <w:rPr>
      <w:rFonts w:ascii="Arial" w:hAnsi="Arial" w:cs="Arial"/>
      <w:vanish/>
      <w:kern w:val="2"/>
      <w:sz w:val="16"/>
      <w:szCs w:val="16"/>
    </w:rPr>
  </w:style>
  <w:style w:type="paragraph" w:customStyle="1" w:styleId="z-30">
    <w:name w:val="z-窗体底端3"/>
    <w:basedOn w:val="a9"/>
    <w:next w:val="a9"/>
    <w:link w:val="z-22"/>
    <w:uiPriority w:val="99"/>
    <w:semiHidden/>
    <w:unhideWhenUsed/>
    <w:qFormat/>
    <w:rsid w:val="0021645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2">
    <w:name w:val="z-窗体底端 字符2"/>
    <w:basedOn w:val="aa"/>
    <w:link w:val="z-30"/>
    <w:uiPriority w:val="99"/>
    <w:semiHidden/>
    <w:rsid w:val="0021645E"/>
    <w:rPr>
      <w:rFonts w:ascii="Arial" w:hAnsi="Arial" w:cs="Arial"/>
      <w:vanish/>
      <w:kern w:val="2"/>
      <w:sz w:val="16"/>
      <w:szCs w:val="16"/>
    </w:rPr>
  </w:style>
  <w:style w:type="paragraph" w:customStyle="1" w:styleId="2A0">
    <w:name w:val="表格样式 2 A"/>
    <w:qFormat/>
    <w:rsid w:val="0021645E"/>
    <w:pPr>
      <w:tabs>
        <w:tab w:val="right" w:pos="1267"/>
        <w:tab w:val="right" w:pos="1333"/>
      </w:tabs>
      <w:spacing w:line="312" w:lineRule="auto"/>
    </w:pPr>
    <w:rPr>
      <w:rFonts w:ascii="Helvetica Neue Light" w:eastAsia="Arial Unicode MS" w:hAnsi="Helvetica Neue Light" w:cs="Arial Unicode MS"/>
      <w:color w:val="000000"/>
      <w:u w:color="000000"/>
    </w:rPr>
  </w:style>
  <w:style w:type="character" w:customStyle="1" w:styleId="afffffffffff7">
    <w:name w:val="无"/>
    <w:qFormat/>
    <w:rsid w:val="0021645E"/>
  </w:style>
  <w:style w:type="paragraph" w:customStyle="1" w:styleId="afffffffffff8">
    <w:name w:val="自由格式"/>
    <w:qFormat/>
    <w:rsid w:val="0021645E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</w:rPr>
  </w:style>
  <w:style w:type="paragraph" w:customStyle="1" w:styleId="1ffd">
    <w:name w:val="目录1"/>
    <w:basedOn w:val="10"/>
    <w:link w:val="1ffe"/>
    <w:qFormat/>
    <w:rsid w:val="0021645E"/>
    <w:pPr>
      <w:spacing w:before="0" w:after="0" w:line="360" w:lineRule="auto"/>
    </w:pPr>
    <w:rPr>
      <w:rFonts w:ascii="宋体" w:hAnsi="宋体"/>
      <w:sz w:val="32"/>
    </w:rPr>
  </w:style>
  <w:style w:type="character" w:customStyle="1" w:styleId="1ffe">
    <w:name w:val="目录1 字符"/>
    <w:basedOn w:val="1Char"/>
    <w:link w:val="1ffd"/>
    <w:qFormat/>
    <w:rsid w:val="0021645E"/>
    <w:rPr>
      <w:rFonts w:ascii="宋体" w:hAnsi="宋体"/>
      <w:sz w:val="32"/>
    </w:rPr>
  </w:style>
  <w:style w:type="character" w:customStyle="1" w:styleId="55">
    <w:name w:val="未处理的提及5"/>
    <w:basedOn w:val="aa"/>
    <w:uiPriority w:val="99"/>
    <w:semiHidden/>
    <w:unhideWhenUsed/>
    <w:qFormat/>
    <w:rsid w:val="0021645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nders\&#27169;&#26495;&#32032;&#26448;\Word&#27169;&#26495;\&#31456;&#33410;&#27169;&#2649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6CCC8185-8F8D-4FFA-8C34-5FF1E51900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章节模板.dot</Template>
  <TotalTime>47</TotalTime>
  <Pages>37</Pages>
  <Words>6047</Words>
  <Characters>34473</Characters>
  <Application>Microsoft Office Word</Application>
  <DocSecurity>0</DocSecurity>
  <Lines>287</Lines>
  <Paragraphs>80</Paragraphs>
  <ScaleCrop>false</ScaleCrop>
  <Company>Microsoft</Company>
  <LinksUpToDate>false</LinksUpToDate>
  <CharactersWithSpaces>40440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NickyWork</dc:creator>
  <cp:lastModifiedBy>Administrator</cp:lastModifiedBy>
  <cp:revision>24</cp:revision>
  <cp:lastPrinted>2017-07-13T06:49:00Z</cp:lastPrinted>
  <dcterms:created xsi:type="dcterms:W3CDTF">2020-09-02T01:50:00Z</dcterms:created>
  <dcterms:modified xsi:type="dcterms:W3CDTF">2020-09-02T06:59:00Z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